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1364A" w14:textId="2942477E" w:rsidR="00617478" w:rsidRPr="00617478" w:rsidRDefault="00617478" w:rsidP="00554844">
      <w:pPr>
        <w:jc w:val="right"/>
        <w:rPr>
          <w:b/>
          <w:i/>
          <w:iCs/>
          <w:sz w:val="24"/>
          <w:szCs w:val="24"/>
        </w:rPr>
      </w:pPr>
      <w:r w:rsidRPr="00617478">
        <w:rPr>
          <w:b/>
          <w:i/>
          <w:iCs/>
          <w:sz w:val="24"/>
          <w:szCs w:val="24"/>
        </w:rPr>
        <w:t>Załącznik nr 2 do SWZ</w:t>
      </w:r>
    </w:p>
    <w:p w14:paraId="0526A70A" w14:textId="1F22BBC2" w:rsidR="001F411D" w:rsidRPr="00911678" w:rsidRDefault="00304F1C" w:rsidP="00554844">
      <w:pPr>
        <w:jc w:val="center"/>
        <w:rPr>
          <w:b/>
          <w:sz w:val="24"/>
          <w:szCs w:val="24"/>
        </w:rPr>
      </w:pPr>
      <w:r w:rsidRPr="00911678">
        <w:rPr>
          <w:b/>
          <w:sz w:val="24"/>
          <w:szCs w:val="24"/>
        </w:rPr>
        <w:t>WZÓR FORMULARZA OFERTY</w:t>
      </w:r>
      <w:r w:rsidR="00570566">
        <w:rPr>
          <w:b/>
          <w:sz w:val="24"/>
          <w:szCs w:val="24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7"/>
        <w:gridCol w:w="4789"/>
      </w:tblGrid>
      <w:tr w:rsidR="005A1A6E" w:rsidRPr="00911678" w14:paraId="63B9707C" w14:textId="77777777" w:rsidTr="00F726F9">
        <w:trPr>
          <w:trHeight w:val="20"/>
        </w:trPr>
        <w:tc>
          <w:tcPr>
            <w:tcW w:w="5528" w:type="dxa"/>
            <w:vAlign w:val="center"/>
          </w:tcPr>
          <w:p w14:paraId="36E2D1AC" w14:textId="77777777" w:rsidR="005A1A6E" w:rsidRPr="00911678" w:rsidRDefault="005A1A6E" w:rsidP="00554844">
            <w:pPr>
              <w:rPr>
                <w:b/>
                <w:i/>
                <w:sz w:val="18"/>
              </w:rPr>
            </w:pPr>
            <w:r w:rsidRPr="00911678">
              <w:rPr>
                <w:b/>
                <w:i/>
                <w:sz w:val="18"/>
              </w:rPr>
              <w:t>Nazwa Wykonawcy</w:t>
            </w:r>
          </w:p>
          <w:p w14:paraId="36927F50" w14:textId="77777777" w:rsidR="005A1A6E" w:rsidRPr="00911678" w:rsidRDefault="005A1A6E" w:rsidP="00554844">
            <w:pPr>
              <w:rPr>
                <w:i/>
                <w:sz w:val="18"/>
                <w:szCs w:val="16"/>
              </w:rPr>
            </w:pPr>
            <w:r w:rsidRPr="00911678">
              <w:rPr>
                <w:i/>
                <w:sz w:val="18"/>
                <w:szCs w:val="16"/>
              </w:rPr>
              <w:t xml:space="preserve">(w przypadku wspólnego ubiegania się o udzielenie zamówienia (konsorcja, spółki </w:t>
            </w:r>
            <w:r w:rsidR="00F726F9" w:rsidRPr="00911678">
              <w:rPr>
                <w:i/>
                <w:sz w:val="18"/>
                <w:szCs w:val="16"/>
              </w:rPr>
              <w:t>c</w:t>
            </w:r>
            <w:r w:rsidRPr="00911678">
              <w:rPr>
                <w:i/>
                <w:sz w:val="18"/>
                <w:szCs w:val="16"/>
              </w:rPr>
              <w:t>ywilne) należy wskazać każdego z Wykona</w:t>
            </w:r>
            <w:r w:rsidR="00F726F9" w:rsidRPr="00911678">
              <w:rPr>
                <w:i/>
                <w:sz w:val="18"/>
                <w:szCs w:val="16"/>
              </w:rPr>
              <w:t>wców wspólnie ubiegających się)</w:t>
            </w:r>
          </w:p>
        </w:tc>
        <w:tc>
          <w:tcPr>
            <w:tcW w:w="4820" w:type="dxa"/>
            <w:vAlign w:val="center"/>
          </w:tcPr>
          <w:p w14:paraId="2D2AF302" w14:textId="77777777" w:rsidR="005A1A6E" w:rsidRPr="00911678" w:rsidRDefault="005A1A6E" w:rsidP="00554844">
            <w:pPr>
              <w:jc w:val="center"/>
              <w:rPr>
                <w:sz w:val="18"/>
              </w:rPr>
            </w:pPr>
          </w:p>
        </w:tc>
      </w:tr>
      <w:tr w:rsidR="005A1A6E" w:rsidRPr="00911678" w14:paraId="4188DF57" w14:textId="77777777" w:rsidTr="00F726F9">
        <w:trPr>
          <w:trHeight w:val="20"/>
        </w:trPr>
        <w:tc>
          <w:tcPr>
            <w:tcW w:w="5528" w:type="dxa"/>
            <w:vAlign w:val="center"/>
          </w:tcPr>
          <w:p w14:paraId="5C1D404D" w14:textId="77777777" w:rsidR="005A1A6E" w:rsidRPr="00911678" w:rsidRDefault="005A1A6E" w:rsidP="00554844">
            <w:pPr>
              <w:rPr>
                <w:b/>
                <w:i/>
                <w:sz w:val="18"/>
              </w:rPr>
            </w:pPr>
            <w:r w:rsidRPr="00911678">
              <w:rPr>
                <w:b/>
                <w:i/>
                <w:sz w:val="18"/>
              </w:rPr>
              <w:t xml:space="preserve">Forma </w:t>
            </w:r>
            <w:proofErr w:type="spellStart"/>
            <w:r w:rsidRPr="00911678">
              <w:rPr>
                <w:b/>
                <w:i/>
                <w:sz w:val="18"/>
              </w:rPr>
              <w:t>organizacyjno</w:t>
            </w:r>
            <w:proofErr w:type="spellEnd"/>
            <w:r w:rsidRPr="00911678">
              <w:rPr>
                <w:b/>
                <w:i/>
                <w:sz w:val="18"/>
              </w:rPr>
              <w:t xml:space="preserve"> – prawna </w:t>
            </w:r>
          </w:p>
        </w:tc>
        <w:tc>
          <w:tcPr>
            <w:tcW w:w="4820" w:type="dxa"/>
            <w:vAlign w:val="center"/>
          </w:tcPr>
          <w:p w14:paraId="2BAF5B4B" w14:textId="77777777" w:rsidR="005A1A6E" w:rsidRDefault="005A1A6E" w:rsidP="00554844">
            <w:pPr>
              <w:jc w:val="center"/>
              <w:rPr>
                <w:sz w:val="18"/>
              </w:rPr>
            </w:pPr>
          </w:p>
          <w:p w14:paraId="6938C275" w14:textId="77777777" w:rsidR="00BF52A2" w:rsidRPr="00911678" w:rsidRDefault="00BF52A2" w:rsidP="00554844">
            <w:pPr>
              <w:jc w:val="center"/>
              <w:rPr>
                <w:sz w:val="18"/>
              </w:rPr>
            </w:pPr>
          </w:p>
        </w:tc>
      </w:tr>
      <w:tr w:rsidR="005A1A6E" w:rsidRPr="00911678" w14:paraId="4B2C888D" w14:textId="77777777" w:rsidTr="00F726F9">
        <w:trPr>
          <w:trHeight w:val="20"/>
        </w:trPr>
        <w:tc>
          <w:tcPr>
            <w:tcW w:w="5528" w:type="dxa"/>
            <w:vAlign w:val="center"/>
          </w:tcPr>
          <w:p w14:paraId="3AECE878" w14:textId="77777777" w:rsidR="005A1A6E" w:rsidRPr="00911678" w:rsidRDefault="005A1A6E" w:rsidP="00554844">
            <w:pPr>
              <w:rPr>
                <w:b/>
                <w:i/>
                <w:sz w:val="18"/>
              </w:rPr>
            </w:pPr>
            <w:r w:rsidRPr="00911678">
              <w:rPr>
                <w:b/>
                <w:i/>
                <w:sz w:val="18"/>
              </w:rPr>
              <w:t>Wykonawca jest małym/średnim przedsiębiorstwem</w:t>
            </w:r>
          </w:p>
        </w:tc>
        <w:tc>
          <w:tcPr>
            <w:tcW w:w="4820" w:type="dxa"/>
            <w:vAlign w:val="center"/>
          </w:tcPr>
          <w:p w14:paraId="2D9F1198" w14:textId="77777777" w:rsidR="00D26701" w:rsidRPr="00911678" w:rsidRDefault="00D26701" w:rsidP="00554844">
            <w:pPr>
              <w:jc w:val="center"/>
              <w:rPr>
                <w:b/>
              </w:rPr>
            </w:pPr>
            <w:r w:rsidRPr="00911678">
              <w:rPr>
                <w:b/>
              </w:rPr>
              <w:t>[</w:t>
            </w:r>
            <w:r w:rsidRPr="00911678">
              <w:rPr>
                <w:b/>
                <w:color w:val="FFFFFF"/>
              </w:rPr>
              <w:t>…</w:t>
            </w:r>
            <w:r w:rsidRPr="00911678">
              <w:rPr>
                <w:b/>
              </w:rPr>
              <w:t xml:space="preserve">] </w:t>
            </w:r>
            <w:proofErr w:type="spellStart"/>
            <w:r w:rsidRPr="00911678">
              <w:rPr>
                <w:b/>
              </w:rPr>
              <w:t>mikroprzedsiębiorcą</w:t>
            </w:r>
            <w:proofErr w:type="spellEnd"/>
          </w:p>
          <w:p w14:paraId="4A72D16E" w14:textId="77777777" w:rsidR="00D26701" w:rsidRPr="00911678" w:rsidRDefault="00D26701" w:rsidP="00554844">
            <w:pPr>
              <w:rPr>
                <w:sz w:val="16"/>
                <w:szCs w:val="16"/>
              </w:rPr>
            </w:pPr>
            <w:r w:rsidRPr="00911678">
              <w:rPr>
                <w:sz w:val="16"/>
                <w:szCs w:val="16"/>
              </w:rPr>
              <w:t>zatrudnia mniej niż 10 pracowników oraz  jego roczny obrót nie przekracza 2 milionów euro lub całkowity bilans roczny nie przekracza 2 milionów euro</w:t>
            </w:r>
          </w:p>
          <w:p w14:paraId="31D9414D" w14:textId="77777777" w:rsidR="00D26701" w:rsidRPr="00911678" w:rsidRDefault="00D26701" w:rsidP="00554844">
            <w:pPr>
              <w:jc w:val="center"/>
              <w:rPr>
                <w:b/>
              </w:rPr>
            </w:pPr>
            <w:r w:rsidRPr="00911678">
              <w:t xml:space="preserve">   </w:t>
            </w:r>
            <w:r w:rsidRPr="00911678">
              <w:rPr>
                <w:b/>
              </w:rPr>
              <w:t>[</w:t>
            </w:r>
            <w:r w:rsidRPr="00911678">
              <w:rPr>
                <w:b/>
                <w:color w:val="FFFFFF"/>
              </w:rPr>
              <w:t>…</w:t>
            </w:r>
            <w:r w:rsidRPr="00911678">
              <w:rPr>
                <w:b/>
              </w:rPr>
              <w:t>]  małym przedsiębiorcą</w:t>
            </w:r>
          </w:p>
          <w:p w14:paraId="76AB06BA" w14:textId="77777777" w:rsidR="00D26701" w:rsidRPr="00911678" w:rsidRDefault="00D26701" w:rsidP="00554844">
            <w:pPr>
              <w:rPr>
                <w:sz w:val="16"/>
                <w:szCs w:val="16"/>
              </w:rPr>
            </w:pPr>
            <w:r w:rsidRPr="00911678">
              <w:rPr>
                <w:sz w:val="16"/>
                <w:szCs w:val="16"/>
              </w:rPr>
              <w:t>zatrudnia mniej niż 50 pracowników oraz  jego roczny obrót nie przekracza 10 milionów euro lub całkowity bilans roczny nie przekracza 10 milionów euro</w:t>
            </w:r>
          </w:p>
          <w:p w14:paraId="1A2E1305" w14:textId="77777777" w:rsidR="00D26701" w:rsidRPr="00911678" w:rsidRDefault="00D26701" w:rsidP="00554844">
            <w:pPr>
              <w:jc w:val="center"/>
              <w:rPr>
                <w:b/>
              </w:rPr>
            </w:pPr>
            <w:r w:rsidRPr="00911678">
              <w:t xml:space="preserve">     </w:t>
            </w:r>
            <w:r w:rsidRPr="00911678">
              <w:rPr>
                <w:b/>
              </w:rPr>
              <w:t>[</w:t>
            </w:r>
            <w:r w:rsidRPr="00911678">
              <w:rPr>
                <w:b/>
                <w:color w:val="FFFFFF"/>
              </w:rPr>
              <w:t>…</w:t>
            </w:r>
            <w:r w:rsidRPr="00911678">
              <w:rPr>
                <w:b/>
              </w:rPr>
              <w:t>]  średnim przedsiębiorcą</w:t>
            </w:r>
          </w:p>
          <w:p w14:paraId="749C6D9F" w14:textId="77777777" w:rsidR="00D26701" w:rsidRPr="00911678" w:rsidRDefault="00D26701" w:rsidP="00554844">
            <w:pPr>
              <w:rPr>
                <w:sz w:val="16"/>
                <w:szCs w:val="16"/>
              </w:rPr>
            </w:pPr>
            <w:r w:rsidRPr="00911678">
              <w:rPr>
                <w:sz w:val="16"/>
                <w:szCs w:val="16"/>
              </w:rPr>
              <w:t>zatrudnia mniej niż 250 pracowników oraz  jego roczny obrót nie przekracza 50 milionów euro lub całkowity bilans roczny nie przekracza 43 milionów euro</w:t>
            </w:r>
          </w:p>
          <w:p w14:paraId="30265F8E" w14:textId="77777777" w:rsidR="005A1A6E" w:rsidRPr="00911678" w:rsidRDefault="00D26701" w:rsidP="00554844">
            <w:pPr>
              <w:jc w:val="center"/>
              <w:rPr>
                <w:i/>
                <w:sz w:val="18"/>
                <w:szCs w:val="16"/>
              </w:rPr>
            </w:pPr>
            <w:r w:rsidRPr="00911678">
              <w:rPr>
                <w:i/>
              </w:rPr>
              <w:t xml:space="preserve"> (właściwe zaznaczyć jeśli dotyczy)</w:t>
            </w:r>
          </w:p>
        </w:tc>
      </w:tr>
      <w:tr w:rsidR="005A1A6E" w:rsidRPr="00911678" w14:paraId="37416D6F" w14:textId="77777777" w:rsidTr="00F726F9">
        <w:trPr>
          <w:trHeight w:val="20"/>
        </w:trPr>
        <w:tc>
          <w:tcPr>
            <w:tcW w:w="5528" w:type="dxa"/>
            <w:vAlign w:val="center"/>
          </w:tcPr>
          <w:p w14:paraId="067F6B62" w14:textId="77777777" w:rsidR="005A1A6E" w:rsidRPr="00911678" w:rsidRDefault="005A1A6E" w:rsidP="00554844">
            <w:pPr>
              <w:rPr>
                <w:b/>
                <w:i/>
                <w:sz w:val="18"/>
              </w:rPr>
            </w:pPr>
            <w:r w:rsidRPr="00911678">
              <w:rPr>
                <w:b/>
                <w:i/>
                <w:sz w:val="18"/>
              </w:rPr>
              <w:t>Osoba wyznaczona przez Wykonawcę do kontaktów</w:t>
            </w:r>
            <w:r w:rsidR="00F726F9" w:rsidRPr="00911678">
              <w:rPr>
                <w:b/>
                <w:i/>
                <w:sz w:val="18"/>
              </w:rPr>
              <w:t xml:space="preserve"> </w:t>
            </w:r>
            <w:r w:rsidRPr="00911678">
              <w:rPr>
                <w:b/>
                <w:i/>
                <w:sz w:val="18"/>
              </w:rPr>
              <w:t>z Zamawiającym</w:t>
            </w:r>
          </w:p>
        </w:tc>
        <w:tc>
          <w:tcPr>
            <w:tcW w:w="4820" w:type="dxa"/>
            <w:vAlign w:val="center"/>
          </w:tcPr>
          <w:p w14:paraId="61474021" w14:textId="77777777" w:rsidR="005A1A6E" w:rsidRPr="00911678" w:rsidRDefault="005A1A6E" w:rsidP="00554844">
            <w:pPr>
              <w:jc w:val="center"/>
              <w:rPr>
                <w:sz w:val="18"/>
              </w:rPr>
            </w:pPr>
            <w:r w:rsidRPr="00911678">
              <w:rPr>
                <w:sz w:val="18"/>
              </w:rPr>
              <w:t>………………………………………..…………</w:t>
            </w:r>
          </w:p>
          <w:p w14:paraId="05740E4E" w14:textId="77777777" w:rsidR="002E24DB" w:rsidRPr="00911678" w:rsidRDefault="002E24DB" w:rsidP="00554844">
            <w:pPr>
              <w:jc w:val="center"/>
              <w:rPr>
                <w:i/>
                <w:sz w:val="18"/>
              </w:rPr>
            </w:pPr>
            <w:r w:rsidRPr="00911678">
              <w:rPr>
                <w:i/>
                <w:sz w:val="18"/>
              </w:rPr>
              <w:t>(imię i nazwisko</w:t>
            </w:r>
            <w:r w:rsidR="005A1A6E" w:rsidRPr="00911678">
              <w:rPr>
                <w:i/>
                <w:sz w:val="18"/>
              </w:rPr>
              <w:t>)</w:t>
            </w:r>
          </w:p>
          <w:p w14:paraId="5055716B" w14:textId="77777777" w:rsidR="002E24DB" w:rsidRPr="00911678" w:rsidRDefault="002E24DB" w:rsidP="00554844">
            <w:pPr>
              <w:jc w:val="center"/>
              <w:rPr>
                <w:sz w:val="18"/>
              </w:rPr>
            </w:pPr>
            <w:r w:rsidRPr="00911678">
              <w:rPr>
                <w:sz w:val="18"/>
              </w:rPr>
              <w:t>………………………………………..…………</w:t>
            </w:r>
          </w:p>
          <w:p w14:paraId="78ED00B7" w14:textId="77777777" w:rsidR="002E24DB" w:rsidRPr="00911678" w:rsidRDefault="002E24DB" w:rsidP="00554844">
            <w:pPr>
              <w:jc w:val="center"/>
              <w:rPr>
                <w:i/>
                <w:sz w:val="18"/>
              </w:rPr>
            </w:pPr>
            <w:r w:rsidRPr="00911678">
              <w:rPr>
                <w:i/>
                <w:sz w:val="18"/>
              </w:rPr>
              <w:t>(nr telefonu)</w:t>
            </w:r>
          </w:p>
        </w:tc>
      </w:tr>
      <w:tr w:rsidR="005A1A6E" w:rsidRPr="00911678" w14:paraId="1A6B6D63" w14:textId="77777777" w:rsidTr="00F726F9">
        <w:trPr>
          <w:trHeight w:val="20"/>
        </w:trPr>
        <w:tc>
          <w:tcPr>
            <w:tcW w:w="5528" w:type="dxa"/>
            <w:vAlign w:val="center"/>
          </w:tcPr>
          <w:p w14:paraId="394F8B73" w14:textId="77777777" w:rsidR="005A1A6E" w:rsidRPr="00911678" w:rsidRDefault="005A1A6E" w:rsidP="00554844">
            <w:pPr>
              <w:rPr>
                <w:b/>
                <w:i/>
                <w:sz w:val="18"/>
              </w:rPr>
            </w:pPr>
            <w:r w:rsidRPr="00911678">
              <w:rPr>
                <w:b/>
                <w:i/>
                <w:sz w:val="18"/>
              </w:rPr>
              <w:t>E-mail</w:t>
            </w:r>
          </w:p>
          <w:p w14:paraId="3BA599C9" w14:textId="77777777" w:rsidR="005A1A6E" w:rsidRPr="00911678" w:rsidRDefault="005A1A6E" w:rsidP="00554844">
            <w:pPr>
              <w:rPr>
                <w:i/>
                <w:sz w:val="18"/>
                <w:szCs w:val="16"/>
              </w:rPr>
            </w:pPr>
            <w:r w:rsidRPr="00911678">
              <w:rPr>
                <w:i/>
                <w:sz w:val="18"/>
                <w:szCs w:val="16"/>
              </w:rPr>
              <w:t>(do</w:t>
            </w:r>
            <w:r w:rsidR="00F726F9" w:rsidRPr="00911678">
              <w:rPr>
                <w:i/>
                <w:sz w:val="18"/>
                <w:szCs w:val="16"/>
              </w:rPr>
              <w:t xml:space="preserve"> korespondencji elektronicznej)</w:t>
            </w:r>
          </w:p>
        </w:tc>
        <w:tc>
          <w:tcPr>
            <w:tcW w:w="4820" w:type="dxa"/>
            <w:vAlign w:val="center"/>
          </w:tcPr>
          <w:p w14:paraId="5B099A25" w14:textId="77777777" w:rsidR="005A1A6E" w:rsidRPr="00911678" w:rsidRDefault="005A1A6E" w:rsidP="00554844">
            <w:pPr>
              <w:jc w:val="center"/>
              <w:rPr>
                <w:sz w:val="18"/>
              </w:rPr>
            </w:pPr>
          </w:p>
        </w:tc>
      </w:tr>
      <w:tr w:rsidR="005A1A6E" w:rsidRPr="00911678" w14:paraId="53BE9BD2" w14:textId="77777777" w:rsidTr="00F726F9">
        <w:trPr>
          <w:trHeight w:val="20"/>
        </w:trPr>
        <w:tc>
          <w:tcPr>
            <w:tcW w:w="5528" w:type="dxa"/>
            <w:vAlign w:val="center"/>
          </w:tcPr>
          <w:p w14:paraId="265030AE" w14:textId="77777777" w:rsidR="005A1A6E" w:rsidRPr="00911678" w:rsidRDefault="005A1A6E" w:rsidP="00554844">
            <w:pPr>
              <w:rPr>
                <w:b/>
                <w:i/>
                <w:sz w:val="18"/>
              </w:rPr>
            </w:pPr>
            <w:r w:rsidRPr="00911678">
              <w:rPr>
                <w:b/>
                <w:i/>
                <w:sz w:val="18"/>
              </w:rPr>
              <w:t>Siedziba Wykonawcy</w:t>
            </w:r>
          </w:p>
        </w:tc>
        <w:tc>
          <w:tcPr>
            <w:tcW w:w="4820" w:type="dxa"/>
            <w:vAlign w:val="center"/>
          </w:tcPr>
          <w:p w14:paraId="6D684226" w14:textId="77777777" w:rsidR="005A1A6E" w:rsidRPr="00911678" w:rsidRDefault="005A1A6E" w:rsidP="00554844">
            <w:pPr>
              <w:jc w:val="center"/>
              <w:rPr>
                <w:sz w:val="18"/>
              </w:rPr>
            </w:pPr>
          </w:p>
        </w:tc>
      </w:tr>
      <w:tr w:rsidR="005A1A6E" w:rsidRPr="00911678" w14:paraId="72D0E5BB" w14:textId="77777777" w:rsidTr="00F726F9">
        <w:trPr>
          <w:trHeight w:val="20"/>
        </w:trPr>
        <w:tc>
          <w:tcPr>
            <w:tcW w:w="5528" w:type="dxa"/>
            <w:vAlign w:val="center"/>
          </w:tcPr>
          <w:p w14:paraId="526CB668" w14:textId="77777777" w:rsidR="005A1A6E" w:rsidRPr="00911678" w:rsidRDefault="005A1A6E" w:rsidP="00554844">
            <w:pPr>
              <w:rPr>
                <w:b/>
                <w:i/>
                <w:sz w:val="18"/>
              </w:rPr>
            </w:pPr>
            <w:r w:rsidRPr="00911678">
              <w:rPr>
                <w:b/>
                <w:i/>
                <w:sz w:val="18"/>
              </w:rPr>
              <w:t>Miejscowość</w:t>
            </w:r>
          </w:p>
        </w:tc>
        <w:tc>
          <w:tcPr>
            <w:tcW w:w="4820" w:type="dxa"/>
            <w:vAlign w:val="center"/>
          </w:tcPr>
          <w:p w14:paraId="2F9E9BEF" w14:textId="77777777" w:rsidR="005A1A6E" w:rsidRPr="00911678" w:rsidRDefault="005A1A6E" w:rsidP="00554844">
            <w:pPr>
              <w:jc w:val="center"/>
              <w:rPr>
                <w:sz w:val="18"/>
              </w:rPr>
            </w:pPr>
          </w:p>
        </w:tc>
      </w:tr>
      <w:tr w:rsidR="005A1A6E" w:rsidRPr="00911678" w14:paraId="292195FC" w14:textId="77777777" w:rsidTr="00F726F9">
        <w:trPr>
          <w:trHeight w:val="20"/>
        </w:trPr>
        <w:tc>
          <w:tcPr>
            <w:tcW w:w="5528" w:type="dxa"/>
            <w:vAlign w:val="center"/>
          </w:tcPr>
          <w:p w14:paraId="530A22D4" w14:textId="77777777" w:rsidR="005A1A6E" w:rsidRPr="00911678" w:rsidRDefault="005A1A6E" w:rsidP="00554844">
            <w:pPr>
              <w:rPr>
                <w:b/>
                <w:i/>
                <w:sz w:val="18"/>
              </w:rPr>
            </w:pPr>
            <w:r w:rsidRPr="00911678">
              <w:rPr>
                <w:b/>
                <w:i/>
                <w:sz w:val="18"/>
              </w:rPr>
              <w:t>Ulica</w:t>
            </w:r>
          </w:p>
        </w:tc>
        <w:tc>
          <w:tcPr>
            <w:tcW w:w="4820" w:type="dxa"/>
            <w:vAlign w:val="center"/>
          </w:tcPr>
          <w:p w14:paraId="46E70E6F" w14:textId="77777777" w:rsidR="005A1A6E" w:rsidRPr="00911678" w:rsidRDefault="005A1A6E" w:rsidP="00554844">
            <w:pPr>
              <w:jc w:val="center"/>
              <w:rPr>
                <w:sz w:val="18"/>
              </w:rPr>
            </w:pPr>
          </w:p>
        </w:tc>
      </w:tr>
      <w:tr w:rsidR="005A1A6E" w:rsidRPr="00911678" w14:paraId="76D7E0C2" w14:textId="77777777" w:rsidTr="00F726F9">
        <w:trPr>
          <w:trHeight w:val="20"/>
        </w:trPr>
        <w:tc>
          <w:tcPr>
            <w:tcW w:w="5528" w:type="dxa"/>
            <w:vAlign w:val="center"/>
          </w:tcPr>
          <w:p w14:paraId="0883C056" w14:textId="77777777" w:rsidR="005A1A6E" w:rsidRPr="00911678" w:rsidRDefault="005A1A6E" w:rsidP="00554844">
            <w:pPr>
              <w:rPr>
                <w:b/>
                <w:i/>
                <w:sz w:val="18"/>
              </w:rPr>
            </w:pPr>
            <w:r w:rsidRPr="00911678">
              <w:rPr>
                <w:b/>
                <w:i/>
                <w:sz w:val="18"/>
              </w:rPr>
              <w:t>Nr domu/Nr lokalu</w:t>
            </w:r>
          </w:p>
        </w:tc>
        <w:tc>
          <w:tcPr>
            <w:tcW w:w="4820" w:type="dxa"/>
            <w:vAlign w:val="center"/>
          </w:tcPr>
          <w:p w14:paraId="41766A46" w14:textId="77777777" w:rsidR="005A1A6E" w:rsidRPr="00911678" w:rsidRDefault="005A1A6E" w:rsidP="00554844">
            <w:pPr>
              <w:jc w:val="center"/>
              <w:rPr>
                <w:sz w:val="18"/>
              </w:rPr>
            </w:pPr>
          </w:p>
        </w:tc>
      </w:tr>
      <w:tr w:rsidR="005A1A6E" w:rsidRPr="00911678" w14:paraId="63D675F7" w14:textId="77777777" w:rsidTr="00F726F9">
        <w:trPr>
          <w:trHeight w:val="20"/>
        </w:trPr>
        <w:tc>
          <w:tcPr>
            <w:tcW w:w="5528" w:type="dxa"/>
            <w:vAlign w:val="center"/>
          </w:tcPr>
          <w:p w14:paraId="52D670CE" w14:textId="77777777" w:rsidR="005A1A6E" w:rsidRPr="00911678" w:rsidRDefault="005A1A6E" w:rsidP="00554844">
            <w:pPr>
              <w:rPr>
                <w:b/>
                <w:i/>
                <w:sz w:val="18"/>
              </w:rPr>
            </w:pPr>
            <w:r w:rsidRPr="00911678">
              <w:rPr>
                <w:b/>
                <w:i/>
                <w:sz w:val="18"/>
              </w:rPr>
              <w:t>Kod pocztowy</w:t>
            </w:r>
          </w:p>
        </w:tc>
        <w:tc>
          <w:tcPr>
            <w:tcW w:w="4820" w:type="dxa"/>
            <w:vAlign w:val="center"/>
          </w:tcPr>
          <w:p w14:paraId="07B27245" w14:textId="77777777" w:rsidR="005A1A6E" w:rsidRPr="00911678" w:rsidRDefault="005A1A6E" w:rsidP="00554844">
            <w:pPr>
              <w:jc w:val="center"/>
              <w:rPr>
                <w:sz w:val="18"/>
              </w:rPr>
            </w:pPr>
          </w:p>
        </w:tc>
      </w:tr>
      <w:tr w:rsidR="005A1A6E" w:rsidRPr="00911678" w14:paraId="25A50E2B" w14:textId="77777777" w:rsidTr="00F726F9">
        <w:trPr>
          <w:trHeight w:val="20"/>
        </w:trPr>
        <w:tc>
          <w:tcPr>
            <w:tcW w:w="5528" w:type="dxa"/>
            <w:vAlign w:val="center"/>
          </w:tcPr>
          <w:p w14:paraId="357867B6" w14:textId="77777777" w:rsidR="005A1A6E" w:rsidRPr="00911678" w:rsidRDefault="005A1A6E" w:rsidP="00554844">
            <w:pPr>
              <w:rPr>
                <w:b/>
                <w:i/>
                <w:sz w:val="18"/>
              </w:rPr>
            </w:pPr>
            <w:r w:rsidRPr="00911678">
              <w:rPr>
                <w:b/>
                <w:i/>
                <w:sz w:val="18"/>
              </w:rPr>
              <w:t>Telefon</w:t>
            </w:r>
          </w:p>
        </w:tc>
        <w:tc>
          <w:tcPr>
            <w:tcW w:w="4820" w:type="dxa"/>
            <w:vAlign w:val="center"/>
          </w:tcPr>
          <w:p w14:paraId="672F88EE" w14:textId="77777777" w:rsidR="005A1A6E" w:rsidRPr="00911678" w:rsidRDefault="005A1A6E" w:rsidP="00554844">
            <w:pPr>
              <w:jc w:val="center"/>
              <w:rPr>
                <w:sz w:val="18"/>
              </w:rPr>
            </w:pPr>
          </w:p>
        </w:tc>
      </w:tr>
      <w:tr w:rsidR="005A1A6E" w:rsidRPr="00911678" w14:paraId="1D369CC2" w14:textId="77777777" w:rsidTr="00F726F9">
        <w:trPr>
          <w:trHeight w:val="20"/>
        </w:trPr>
        <w:tc>
          <w:tcPr>
            <w:tcW w:w="5528" w:type="dxa"/>
            <w:vAlign w:val="center"/>
          </w:tcPr>
          <w:p w14:paraId="481D5D30" w14:textId="77777777" w:rsidR="005A1A6E" w:rsidRPr="00911678" w:rsidRDefault="005A1A6E" w:rsidP="00554844">
            <w:pPr>
              <w:rPr>
                <w:b/>
                <w:i/>
                <w:sz w:val="18"/>
              </w:rPr>
            </w:pPr>
            <w:r w:rsidRPr="00911678">
              <w:rPr>
                <w:b/>
                <w:i/>
                <w:sz w:val="18"/>
              </w:rPr>
              <w:t>NIP Wykonawcy</w:t>
            </w:r>
          </w:p>
        </w:tc>
        <w:tc>
          <w:tcPr>
            <w:tcW w:w="4820" w:type="dxa"/>
            <w:vAlign w:val="center"/>
          </w:tcPr>
          <w:p w14:paraId="298CE4EA" w14:textId="77777777" w:rsidR="005A1A6E" w:rsidRPr="00911678" w:rsidRDefault="005A1A6E" w:rsidP="00554844">
            <w:pPr>
              <w:jc w:val="center"/>
              <w:rPr>
                <w:sz w:val="18"/>
              </w:rPr>
            </w:pPr>
          </w:p>
        </w:tc>
      </w:tr>
      <w:tr w:rsidR="005A1A6E" w:rsidRPr="00911678" w14:paraId="4990F194" w14:textId="77777777" w:rsidTr="00F726F9">
        <w:trPr>
          <w:trHeight w:val="20"/>
        </w:trPr>
        <w:tc>
          <w:tcPr>
            <w:tcW w:w="5528" w:type="dxa"/>
            <w:vAlign w:val="center"/>
          </w:tcPr>
          <w:p w14:paraId="53287759" w14:textId="77777777" w:rsidR="005A1A6E" w:rsidRPr="00911678" w:rsidRDefault="005A1A6E" w:rsidP="00554844">
            <w:pPr>
              <w:rPr>
                <w:b/>
                <w:i/>
                <w:sz w:val="18"/>
              </w:rPr>
            </w:pPr>
            <w:r w:rsidRPr="00911678">
              <w:rPr>
                <w:b/>
                <w:i/>
                <w:sz w:val="18"/>
              </w:rPr>
              <w:t>REGON Wykonawcy</w:t>
            </w:r>
          </w:p>
        </w:tc>
        <w:tc>
          <w:tcPr>
            <w:tcW w:w="4820" w:type="dxa"/>
            <w:vAlign w:val="center"/>
          </w:tcPr>
          <w:p w14:paraId="52776600" w14:textId="77777777" w:rsidR="005A1A6E" w:rsidRPr="00911678" w:rsidRDefault="005A1A6E" w:rsidP="00554844">
            <w:pPr>
              <w:jc w:val="center"/>
              <w:rPr>
                <w:sz w:val="18"/>
              </w:rPr>
            </w:pPr>
          </w:p>
        </w:tc>
      </w:tr>
      <w:tr w:rsidR="005A1A6E" w:rsidRPr="00911678" w14:paraId="5E94F052" w14:textId="77777777" w:rsidTr="00F726F9">
        <w:trPr>
          <w:trHeight w:val="20"/>
        </w:trPr>
        <w:tc>
          <w:tcPr>
            <w:tcW w:w="5528" w:type="dxa"/>
            <w:vAlign w:val="center"/>
          </w:tcPr>
          <w:p w14:paraId="68F67431" w14:textId="1AC492A4" w:rsidR="005A1A6E" w:rsidRPr="00911678" w:rsidRDefault="005A1A6E" w:rsidP="00554844">
            <w:pPr>
              <w:rPr>
                <w:b/>
                <w:i/>
                <w:sz w:val="18"/>
              </w:rPr>
            </w:pPr>
            <w:r w:rsidRPr="00911678">
              <w:rPr>
                <w:b/>
                <w:i/>
                <w:sz w:val="18"/>
              </w:rPr>
              <w:t>Osob</w:t>
            </w:r>
            <w:r w:rsidR="00BF52A2">
              <w:rPr>
                <w:b/>
                <w:i/>
                <w:sz w:val="18"/>
              </w:rPr>
              <w:t>a</w:t>
            </w:r>
            <w:r w:rsidRPr="00911678">
              <w:rPr>
                <w:b/>
                <w:i/>
                <w:sz w:val="18"/>
              </w:rPr>
              <w:t xml:space="preserve"> uprawnion</w:t>
            </w:r>
            <w:r w:rsidR="00BF52A2">
              <w:rPr>
                <w:b/>
                <w:i/>
                <w:sz w:val="18"/>
              </w:rPr>
              <w:t>a</w:t>
            </w:r>
            <w:r w:rsidRPr="00911678">
              <w:rPr>
                <w:b/>
                <w:i/>
                <w:sz w:val="18"/>
              </w:rPr>
              <w:t xml:space="preserve"> do reprezentowania Wykonawcy </w:t>
            </w:r>
          </w:p>
        </w:tc>
        <w:tc>
          <w:tcPr>
            <w:tcW w:w="4820" w:type="dxa"/>
            <w:vAlign w:val="center"/>
          </w:tcPr>
          <w:p w14:paraId="51D474E2" w14:textId="77777777" w:rsidR="005A1A6E" w:rsidRPr="00911678" w:rsidRDefault="005A1A6E" w:rsidP="00554844">
            <w:pPr>
              <w:jc w:val="center"/>
              <w:rPr>
                <w:sz w:val="18"/>
              </w:rPr>
            </w:pPr>
          </w:p>
        </w:tc>
      </w:tr>
    </w:tbl>
    <w:p w14:paraId="12D45B0D" w14:textId="77777777" w:rsidR="00BB58CB" w:rsidRPr="00911678" w:rsidRDefault="00BB58CB" w:rsidP="00554844">
      <w:pPr>
        <w:rPr>
          <w:b/>
        </w:rPr>
      </w:pPr>
    </w:p>
    <w:p w14:paraId="77B5AC5B" w14:textId="77777777" w:rsidR="003935F5" w:rsidRPr="00911678" w:rsidRDefault="003F5C27" w:rsidP="00554844">
      <w:pPr>
        <w:jc w:val="center"/>
        <w:rPr>
          <w:b/>
          <w:sz w:val="22"/>
          <w:szCs w:val="22"/>
        </w:rPr>
      </w:pPr>
      <w:r w:rsidRPr="00911678">
        <w:rPr>
          <w:b/>
          <w:sz w:val="22"/>
          <w:szCs w:val="22"/>
        </w:rPr>
        <w:t xml:space="preserve">GMINA </w:t>
      </w:r>
      <w:r w:rsidR="00283D20" w:rsidRPr="00911678">
        <w:rPr>
          <w:b/>
          <w:sz w:val="22"/>
          <w:szCs w:val="22"/>
        </w:rPr>
        <w:t>CZARNIA</w:t>
      </w:r>
    </w:p>
    <w:p w14:paraId="0FA20677" w14:textId="77777777" w:rsidR="003F5C27" w:rsidRPr="00911678" w:rsidRDefault="00283D20" w:rsidP="00554844">
      <w:pPr>
        <w:jc w:val="center"/>
        <w:rPr>
          <w:b/>
          <w:sz w:val="22"/>
          <w:szCs w:val="22"/>
        </w:rPr>
      </w:pPr>
      <w:r w:rsidRPr="00911678">
        <w:rPr>
          <w:b/>
          <w:sz w:val="22"/>
          <w:szCs w:val="22"/>
        </w:rPr>
        <w:t>Czarnia 41</w:t>
      </w:r>
    </w:p>
    <w:p w14:paraId="55DEA9D1" w14:textId="77777777" w:rsidR="003F5C27" w:rsidRPr="00911678" w:rsidRDefault="00283D20" w:rsidP="00554844">
      <w:pPr>
        <w:jc w:val="center"/>
        <w:rPr>
          <w:b/>
          <w:sz w:val="22"/>
          <w:szCs w:val="22"/>
        </w:rPr>
      </w:pPr>
      <w:r w:rsidRPr="00911678">
        <w:rPr>
          <w:b/>
          <w:sz w:val="22"/>
          <w:szCs w:val="22"/>
        </w:rPr>
        <w:t>07-431 Czarnia</w:t>
      </w:r>
    </w:p>
    <w:p w14:paraId="5A25A5AB" w14:textId="77777777" w:rsidR="000745A1" w:rsidRPr="00911678" w:rsidRDefault="000745A1" w:rsidP="00554844">
      <w:pPr>
        <w:ind w:firstLine="3969"/>
        <w:rPr>
          <w:b/>
          <w:sz w:val="22"/>
          <w:szCs w:val="22"/>
        </w:rPr>
      </w:pPr>
    </w:p>
    <w:p w14:paraId="71517CCA" w14:textId="03C0BD24" w:rsidR="000E1B8F" w:rsidRPr="00911678" w:rsidRDefault="00304F1C" w:rsidP="00554844">
      <w:pPr>
        <w:numPr>
          <w:ilvl w:val="0"/>
          <w:numId w:val="5"/>
        </w:numPr>
        <w:jc w:val="both"/>
        <w:rPr>
          <w:b/>
          <w:szCs w:val="22"/>
        </w:rPr>
      </w:pPr>
      <w:r w:rsidRPr="00911678">
        <w:rPr>
          <w:szCs w:val="22"/>
        </w:rPr>
        <w:t>Nawiązując do ogłoszonego p</w:t>
      </w:r>
      <w:r w:rsidR="0054142F" w:rsidRPr="00911678">
        <w:rPr>
          <w:szCs w:val="22"/>
        </w:rPr>
        <w:t xml:space="preserve">ostępowania prowadzonego w trybie </w:t>
      </w:r>
      <w:r w:rsidR="005A1A6E" w:rsidRPr="00911678">
        <w:rPr>
          <w:szCs w:val="22"/>
        </w:rPr>
        <w:t>podstawowym</w:t>
      </w:r>
      <w:r w:rsidR="00D26701" w:rsidRPr="00911678">
        <w:rPr>
          <w:szCs w:val="22"/>
        </w:rPr>
        <w:t xml:space="preserve"> z możliwością</w:t>
      </w:r>
      <w:r w:rsidR="005A1A6E" w:rsidRPr="00911678">
        <w:rPr>
          <w:szCs w:val="22"/>
        </w:rPr>
        <w:t xml:space="preserve"> negocjacji </w:t>
      </w:r>
      <w:r w:rsidR="0054142F" w:rsidRPr="00911678">
        <w:rPr>
          <w:szCs w:val="22"/>
        </w:rPr>
        <w:t xml:space="preserve"> na zadanie pn.:</w:t>
      </w:r>
      <w:r w:rsidR="00B2600D" w:rsidRPr="00911678">
        <w:rPr>
          <w:b/>
          <w:szCs w:val="22"/>
        </w:rPr>
        <w:t xml:space="preserve"> </w:t>
      </w:r>
      <w:r w:rsidR="000E1B8F" w:rsidRPr="00911678">
        <w:rPr>
          <w:b/>
          <w:bCs/>
          <w:szCs w:val="22"/>
        </w:rPr>
        <w:t xml:space="preserve">Odbiór i transport odpadów komunalnych z nieruchomości zamieszkałych położonych na terenie gminy Czarnia w </w:t>
      </w:r>
      <w:r w:rsidR="00D814DD">
        <w:rPr>
          <w:b/>
          <w:bCs/>
          <w:szCs w:val="22"/>
        </w:rPr>
        <w:t xml:space="preserve">II półroczu </w:t>
      </w:r>
      <w:r w:rsidR="000E1B8F" w:rsidRPr="00911678">
        <w:rPr>
          <w:b/>
          <w:bCs/>
          <w:szCs w:val="22"/>
        </w:rPr>
        <w:t>202</w:t>
      </w:r>
      <w:r w:rsidR="00190633">
        <w:rPr>
          <w:b/>
          <w:bCs/>
          <w:szCs w:val="22"/>
        </w:rPr>
        <w:t>6</w:t>
      </w:r>
      <w:r w:rsidR="000E1B8F" w:rsidRPr="00911678">
        <w:rPr>
          <w:b/>
          <w:bCs/>
          <w:szCs w:val="22"/>
        </w:rPr>
        <w:t xml:space="preserve"> r.</w:t>
      </w:r>
      <w:r w:rsidR="00B83ECB">
        <w:rPr>
          <w:b/>
          <w:bCs/>
          <w:szCs w:val="22"/>
        </w:rPr>
        <w:t xml:space="preserve">, </w:t>
      </w:r>
      <w:r w:rsidR="00B83ECB" w:rsidRPr="00B83ECB">
        <w:rPr>
          <w:b/>
          <w:bCs/>
          <w:szCs w:val="22"/>
        </w:rPr>
        <w:t xml:space="preserve">znak sprawy </w:t>
      </w:r>
      <w:r w:rsidR="00190633" w:rsidRPr="00190633">
        <w:rPr>
          <w:b/>
          <w:bCs/>
          <w:szCs w:val="22"/>
        </w:rPr>
        <w:t>FUK.271.</w:t>
      </w:r>
      <w:r w:rsidR="00D814DD">
        <w:rPr>
          <w:b/>
          <w:bCs/>
          <w:szCs w:val="22"/>
        </w:rPr>
        <w:t>8</w:t>
      </w:r>
      <w:r w:rsidR="00190633" w:rsidRPr="00190633">
        <w:rPr>
          <w:b/>
          <w:bCs/>
          <w:szCs w:val="22"/>
        </w:rPr>
        <w:t>.202</w:t>
      </w:r>
      <w:r w:rsidR="00D814DD">
        <w:rPr>
          <w:b/>
          <w:bCs/>
          <w:szCs w:val="22"/>
        </w:rPr>
        <w:t>6</w:t>
      </w:r>
      <w:r w:rsidR="00190633">
        <w:rPr>
          <w:b/>
          <w:bCs/>
          <w:szCs w:val="22"/>
        </w:rPr>
        <w:t xml:space="preserve"> </w:t>
      </w:r>
      <w:r w:rsidR="002E24DB" w:rsidRPr="00911678">
        <w:rPr>
          <w:bCs/>
          <w:szCs w:val="22"/>
        </w:rPr>
        <w:t>oferujemy wykonanie przedmiotu zamówienia zgodnie z wymogami zawartymi w Specyfikacji Warunków Zamówienia oraz przepisami prawa regulującymi sposób i wymagania w zakresie świadczenia usług objętych umową za cenę</w:t>
      </w:r>
      <w:r w:rsidR="000E1B8F" w:rsidRPr="00911678">
        <w:rPr>
          <w:b/>
          <w:szCs w:val="22"/>
        </w:rPr>
        <w:t>:</w:t>
      </w:r>
    </w:p>
    <w:tbl>
      <w:tblPr>
        <w:tblW w:w="10490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1276"/>
        <w:gridCol w:w="992"/>
        <w:gridCol w:w="992"/>
        <w:gridCol w:w="992"/>
        <w:gridCol w:w="1418"/>
        <w:gridCol w:w="1417"/>
        <w:gridCol w:w="1418"/>
      </w:tblGrid>
      <w:tr w:rsidR="000E1B8F" w:rsidRPr="00911678" w14:paraId="6F32A148" w14:textId="77777777" w:rsidTr="000E1B8F">
        <w:trPr>
          <w:cantSplit/>
          <w:tblHeader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2D5242" w14:textId="77777777" w:rsidR="000E1B8F" w:rsidRPr="00911678" w:rsidRDefault="000E1B8F" w:rsidP="0055484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11678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Lp.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B99801" w14:textId="77777777" w:rsidR="000E1B8F" w:rsidRPr="00911678" w:rsidRDefault="000E1B8F" w:rsidP="0055484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11678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Rodzaj usługi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0912A9" w14:textId="77777777" w:rsidR="000E1B8F" w:rsidRPr="00911678" w:rsidRDefault="000E1B8F" w:rsidP="00554844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911678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Szacunkowa masa odpadów objętych zamówieniem</w:t>
            </w:r>
          </w:p>
          <w:p w14:paraId="791DD55A" w14:textId="77777777" w:rsidR="000E1B8F" w:rsidRPr="00911678" w:rsidRDefault="000E1B8F" w:rsidP="0055484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11678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(w Mg)</w:t>
            </w:r>
          </w:p>
        </w:tc>
        <w:tc>
          <w:tcPr>
            <w:tcW w:w="29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8ED67C" w14:textId="77777777" w:rsidR="000E1B8F" w:rsidRPr="00911678" w:rsidRDefault="000E1B8F" w:rsidP="00554844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911678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Cena za odbiór i transport odpadów o masie jednego Mg (w złotych)</w:t>
            </w:r>
          </w:p>
        </w:tc>
        <w:tc>
          <w:tcPr>
            <w:tcW w:w="42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C6FF07" w14:textId="77777777" w:rsidR="000E1B8F" w:rsidRPr="00911678" w:rsidRDefault="000E1B8F" w:rsidP="00554844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911678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Cena łączna za odbiór i transport wszystkich odpadów objętych zamówieniem (w złotych)</w:t>
            </w:r>
          </w:p>
        </w:tc>
      </w:tr>
      <w:tr w:rsidR="00190633" w:rsidRPr="00911678" w14:paraId="632173C8" w14:textId="77777777" w:rsidTr="00190633">
        <w:trPr>
          <w:cantSplit/>
          <w:tblHeader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4623D2C" w14:textId="77777777" w:rsidR="00190633" w:rsidRPr="00911678" w:rsidRDefault="00190633" w:rsidP="00190633">
            <w:pPr>
              <w:rPr>
                <w:rFonts w:eastAsia="SimSun"/>
                <w:kern w:val="3"/>
                <w:sz w:val="18"/>
                <w:lang w:eastAsia="zh-CN" w:bidi="hi-IN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7D177C2" w14:textId="77777777" w:rsidR="00190633" w:rsidRPr="00911678" w:rsidRDefault="00190633" w:rsidP="00190633">
            <w:pPr>
              <w:rPr>
                <w:rFonts w:eastAsia="SimSun"/>
                <w:kern w:val="3"/>
                <w:sz w:val="18"/>
                <w:lang w:eastAsia="zh-CN" w:bidi="hi-IN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9EC1ED9" w14:textId="77777777" w:rsidR="00190633" w:rsidRPr="00911678" w:rsidRDefault="00190633" w:rsidP="00190633">
            <w:pPr>
              <w:rPr>
                <w:rFonts w:eastAsia="SimSun"/>
                <w:kern w:val="3"/>
                <w:sz w:val="18"/>
                <w:lang w:eastAsia="zh-CN" w:bidi="hi-IN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684EB7" w14:textId="77777777" w:rsidR="00190633" w:rsidRPr="00911678" w:rsidRDefault="00190633" w:rsidP="00190633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911678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netto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A07AD3" w14:textId="77777777" w:rsidR="00190633" w:rsidRPr="00911678" w:rsidRDefault="00190633" w:rsidP="00190633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911678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VAT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94E147" w14:textId="77777777" w:rsidR="00190633" w:rsidRPr="00911678" w:rsidRDefault="00190633" w:rsidP="00190633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911678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brutto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38C6DD" w14:textId="1A2A13DF" w:rsidR="00190633" w:rsidRPr="00190633" w:rsidRDefault="00190633" w:rsidP="00190633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633">
              <w:rPr>
                <w:b/>
                <w:bCs/>
                <w:sz w:val="20"/>
                <w:szCs w:val="20"/>
              </w:rPr>
              <w:t xml:space="preserve">(kol.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190633">
              <w:rPr>
                <w:b/>
                <w:bCs/>
                <w:sz w:val="20"/>
                <w:szCs w:val="20"/>
              </w:rPr>
              <w:t xml:space="preserve"> * kol.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190633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8A3FFD" w14:textId="69078480" w:rsidR="00190633" w:rsidRPr="00190633" w:rsidRDefault="00190633" w:rsidP="00190633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633">
              <w:rPr>
                <w:b/>
                <w:bCs/>
                <w:sz w:val="20"/>
                <w:szCs w:val="20"/>
              </w:rPr>
              <w:t xml:space="preserve">(kol. 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190633">
              <w:rPr>
                <w:b/>
                <w:bCs/>
                <w:sz w:val="20"/>
                <w:szCs w:val="20"/>
              </w:rPr>
              <w:t xml:space="preserve"> * 8%)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9D99C9" w14:textId="5C641465" w:rsidR="00190633" w:rsidRPr="00190633" w:rsidRDefault="00190633" w:rsidP="00190633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0633">
              <w:rPr>
                <w:b/>
                <w:bCs/>
                <w:sz w:val="20"/>
                <w:szCs w:val="20"/>
              </w:rPr>
              <w:t xml:space="preserve">(kol. 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190633">
              <w:rPr>
                <w:b/>
                <w:bCs/>
                <w:sz w:val="20"/>
                <w:szCs w:val="20"/>
              </w:rPr>
              <w:t xml:space="preserve"> + kol. 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190633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E1B8F" w:rsidRPr="00911678" w14:paraId="13E42FE2" w14:textId="77777777" w:rsidTr="000E1B8F">
        <w:trPr>
          <w:cantSplit/>
          <w:tblHeader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63AF9A" w14:textId="77777777" w:rsidR="000E1B8F" w:rsidRPr="00911678" w:rsidRDefault="000E1B8F" w:rsidP="00554844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911678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5468A9" w14:textId="77777777" w:rsidR="000E1B8F" w:rsidRPr="00911678" w:rsidRDefault="000E1B8F" w:rsidP="00554844">
            <w:pPr>
              <w:jc w:val="center"/>
              <w:rPr>
                <w:b/>
                <w:bCs/>
                <w:sz w:val="18"/>
              </w:rPr>
            </w:pPr>
            <w:r w:rsidRPr="00911678">
              <w:rPr>
                <w:b/>
                <w:bCs/>
                <w:sz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3FDA56" w14:textId="77777777" w:rsidR="000E1B8F" w:rsidRPr="00911678" w:rsidRDefault="000E1B8F" w:rsidP="00554844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911678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A7DEE5" w14:textId="77777777" w:rsidR="000E1B8F" w:rsidRPr="00911678" w:rsidRDefault="000E1B8F" w:rsidP="00554844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911678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1EE63D" w14:textId="77777777" w:rsidR="000E1B8F" w:rsidRPr="00911678" w:rsidRDefault="000E1B8F" w:rsidP="00554844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911678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736CFA" w14:textId="77777777" w:rsidR="000E1B8F" w:rsidRPr="00911678" w:rsidRDefault="000E1B8F" w:rsidP="00554844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911678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28A336" w14:textId="77777777" w:rsidR="000E1B8F" w:rsidRPr="00911678" w:rsidRDefault="000E1B8F" w:rsidP="00554844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911678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0A3A23" w14:textId="77777777" w:rsidR="000E1B8F" w:rsidRPr="00911678" w:rsidRDefault="000E1B8F" w:rsidP="00554844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911678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6543BB" w14:textId="77777777" w:rsidR="000E1B8F" w:rsidRPr="00911678" w:rsidRDefault="000E1B8F" w:rsidP="00554844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</w:pPr>
            <w:r w:rsidRPr="00911678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9</w:t>
            </w:r>
          </w:p>
        </w:tc>
      </w:tr>
      <w:tr w:rsidR="000E1B8F" w:rsidRPr="00911678" w14:paraId="1E57B77C" w14:textId="77777777" w:rsidTr="000E1B8F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0DA780" w14:textId="77777777" w:rsidR="000E1B8F" w:rsidRPr="00911678" w:rsidRDefault="000E1B8F" w:rsidP="0055484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11678"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686447" w14:textId="77777777" w:rsidR="000E1B8F" w:rsidRDefault="000E1B8F" w:rsidP="00554844">
            <w:pPr>
              <w:jc w:val="center"/>
              <w:rPr>
                <w:sz w:val="18"/>
              </w:rPr>
            </w:pPr>
            <w:r w:rsidRPr="00911678">
              <w:rPr>
                <w:sz w:val="18"/>
              </w:rPr>
              <w:t>Odbiór i transport odpadów komunalnych odbieranych ze wszystkich nieruchomości zamieszkałych na terenie gminy Czarnia</w:t>
            </w:r>
          </w:p>
          <w:p w14:paraId="0ADFAE66" w14:textId="69C2DC8A" w:rsidR="00D814DD" w:rsidRPr="00911678" w:rsidRDefault="00D814DD" w:rsidP="00554844">
            <w:pPr>
              <w:jc w:val="center"/>
              <w:rPr>
                <w:sz w:val="18"/>
              </w:rPr>
            </w:pPr>
            <w:r>
              <w:rPr>
                <w:sz w:val="18"/>
              </w:rPr>
              <w:t>w II półroczu 2026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322AD0" w14:textId="1DECDA80" w:rsidR="000E1B8F" w:rsidRPr="00911678" w:rsidRDefault="00E35582" w:rsidP="0055484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E35582">
              <w:rPr>
                <w:rFonts w:ascii="Times New Roman" w:hAnsi="Times New Roman" w:cs="Times New Roman"/>
                <w:sz w:val="18"/>
                <w:szCs w:val="20"/>
              </w:rPr>
              <w:t>107,24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14A67" w14:textId="77777777" w:rsidR="000E1B8F" w:rsidRPr="00911678" w:rsidRDefault="000E1B8F" w:rsidP="0055484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B006EA" w14:textId="77777777" w:rsidR="000E1B8F" w:rsidRPr="00911678" w:rsidRDefault="000E1B8F" w:rsidP="0055484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063360" w14:textId="77777777" w:rsidR="000E1B8F" w:rsidRPr="00911678" w:rsidRDefault="000E1B8F" w:rsidP="0055484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EDA0BA" w14:textId="77777777" w:rsidR="000E1B8F" w:rsidRPr="00911678" w:rsidRDefault="000E1B8F" w:rsidP="0055484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3BB18C" w14:textId="77777777" w:rsidR="000E1B8F" w:rsidRPr="00911678" w:rsidRDefault="000E1B8F" w:rsidP="0055484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17279F" w14:textId="77777777" w:rsidR="000E1B8F" w:rsidRPr="00911678" w:rsidRDefault="000E1B8F" w:rsidP="0055484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</w:tbl>
    <w:p w14:paraId="2626D6C8" w14:textId="77777777" w:rsidR="002E24DB" w:rsidRPr="00911678" w:rsidRDefault="002E24DB" w:rsidP="00554844"/>
    <w:p w14:paraId="40928B04" w14:textId="77777777" w:rsidR="00522DB4" w:rsidRPr="00911678" w:rsidRDefault="00522DB4" w:rsidP="00554844">
      <w:pPr>
        <w:rPr>
          <w:b/>
          <w:szCs w:val="22"/>
        </w:rPr>
      </w:pPr>
      <w:r w:rsidRPr="00911678">
        <w:rPr>
          <w:b/>
          <w:szCs w:val="22"/>
        </w:rPr>
        <w:t xml:space="preserve">Cena łączna brutto oferty ……………………………………….………….................. zł </w:t>
      </w:r>
    </w:p>
    <w:p w14:paraId="50EBE807" w14:textId="77777777" w:rsidR="00522DB4" w:rsidRPr="00911678" w:rsidRDefault="00522DB4" w:rsidP="00554844">
      <w:pPr>
        <w:rPr>
          <w:sz w:val="14"/>
          <w:szCs w:val="16"/>
        </w:rPr>
      </w:pPr>
      <w:r w:rsidRPr="00911678">
        <w:rPr>
          <w:sz w:val="18"/>
        </w:rPr>
        <w:tab/>
        <w:t xml:space="preserve">                              </w:t>
      </w:r>
      <w:r w:rsidR="00F726F9" w:rsidRPr="00911678">
        <w:rPr>
          <w:sz w:val="18"/>
        </w:rPr>
        <w:t xml:space="preserve">      </w:t>
      </w:r>
      <w:r w:rsidRPr="00911678">
        <w:rPr>
          <w:sz w:val="14"/>
          <w:szCs w:val="16"/>
        </w:rPr>
        <w:t>(kwota w wierszu Razem, kolumna 10 powyższej tabeli)</w:t>
      </w:r>
    </w:p>
    <w:p w14:paraId="05312AA4" w14:textId="77777777" w:rsidR="00522DB4" w:rsidRPr="00911678" w:rsidRDefault="00522DB4" w:rsidP="00554844">
      <w:pPr>
        <w:rPr>
          <w:b/>
          <w:szCs w:val="22"/>
        </w:rPr>
      </w:pPr>
      <w:r w:rsidRPr="00911678">
        <w:rPr>
          <w:b/>
          <w:szCs w:val="22"/>
        </w:rPr>
        <w:t xml:space="preserve">Słownie:  </w:t>
      </w:r>
      <w:r w:rsidR="00D96ECD" w:rsidRPr="00911678">
        <w:rPr>
          <w:b/>
          <w:szCs w:val="22"/>
        </w:rPr>
        <w:t>…………………………………………………...……………………</w:t>
      </w:r>
      <w:r w:rsidRPr="00911678">
        <w:rPr>
          <w:b/>
          <w:szCs w:val="22"/>
        </w:rPr>
        <w:t>………………………………………………………………</w:t>
      </w:r>
    </w:p>
    <w:p w14:paraId="4A3D7DBD" w14:textId="77777777" w:rsidR="00B40DDA" w:rsidRPr="00911678" w:rsidRDefault="00B40DDA" w:rsidP="00554844">
      <w:pPr>
        <w:rPr>
          <w:b/>
          <w:szCs w:val="22"/>
        </w:rPr>
      </w:pPr>
      <w:r w:rsidRPr="00911678">
        <w:rPr>
          <w:b/>
          <w:szCs w:val="22"/>
        </w:rPr>
        <w:t>w tym:</w:t>
      </w:r>
    </w:p>
    <w:p w14:paraId="340DA349" w14:textId="77777777" w:rsidR="00522DB4" w:rsidRPr="00911678" w:rsidRDefault="00B40DDA" w:rsidP="00554844">
      <w:pPr>
        <w:numPr>
          <w:ilvl w:val="0"/>
          <w:numId w:val="4"/>
        </w:numPr>
        <w:rPr>
          <w:b/>
          <w:szCs w:val="22"/>
        </w:rPr>
      </w:pPr>
      <w:r w:rsidRPr="00911678">
        <w:rPr>
          <w:b/>
          <w:szCs w:val="22"/>
        </w:rPr>
        <w:t>wartość netto: ..................................................................................zł</w:t>
      </w:r>
    </w:p>
    <w:p w14:paraId="0A3E0961" w14:textId="77777777" w:rsidR="00324661" w:rsidRPr="00911678" w:rsidRDefault="00B40DDA" w:rsidP="00554844">
      <w:pPr>
        <w:numPr>
          <w:ilvl w:val="0"/>
          <w:numId w:val="4"/>
        </w:numPr>
        <w:jc w:val="both"/>
        <w:rPr>
          <w:b/>
          <w:szCs w:val="22"/>
        </w:rPr>
      </w:pPr>
      <w:r w:rsidRPr="00911678">
        <w:rPr>
          <w:b/>
          <w:szCs w:val="22"/>
        </w:rPr>
        <w:t xml:space="preserve">podatek VAT </w:t>
      </w:r>
      <w:r w:rsidR="007F6D29" w:rsidRPr="007F6D29">
        <w:rPr>
          <w:b/>
          <w:szCs w:val="22"/>
        </w:rPr>
        <w:t>...............</w:t>
      </w:r>
      <w:r w:rsidRPr="00911678">
        <w:rPr>
          <w:b/>
          <w:szCs w:val="22"/>
        </w:rPr>
        <w:t>%: .............................................................zł.</w:t>
      </w:r>
    </w:p>
    <w:p w14:paraId="08FA8A42" w14:textId="77777777" w:rsidR="00946B2B" w:rsidRPr="00911678" w:rsidRDefault="00946B2B" w:rsidP="00554844">
      <w:pPr>
        <w:pStyle w:val="Akapitzlist"/>
        <w:numPr>
          <w:ilvl w:val="0"/>
          <w:numId w:val="5"/>
        </w:numPr>
        <w:jc w:val="both"/>
        <w:rPr>
          <w:szCs w:val="22"/>
        </w:rPr>
      </w:pPr>
      <w:r w:rsidRPr="00911678">
        <w:rPr>
          <w:b/>
          <w:szCs w:val="22"/>
        </w:rPr>
        <w:lastRenderedPageBreak/>
        <w:t>Oświadczamy</w:t>
      </w:r>
      <w:r w:rsidR="000E1B8F" w:rsidRPr="00911678">
        <w:rPr>
          <w:b/>
          <w:szCs w:val="22"/>
        </w:rPr>
        <w:t>,</w:t>
      </w:r>
      <w:r w:rsidRPr="00911678">
        <w:rPr>
          <w:b/>
          <w:szCs w:val="22"/>
        </w:rPr>
        <w:t xml:space="preserve"> że </w:t>
      </w:r>
      <w:r w:rsidR="00D96ECD" w:rsidRPr="00911678">
        <w:rPr>
          <w:b/>
          <w:szCs w:val="22"/>
        </w:rPr>
        <w:t xml:space="preserve">czas podstawienia pojazdu zastępczego w przypadku wystąpienia awarii </w:t>
      </w:r>
      <w:r w:rsidRPr="00911678">
        <w:rPr>
          <w:b/>
          <w:szCs w:val="22"/>
        </w:rPr>
        <w:t xml:space="preserve">wynosi </w:t>
      </w:r>
      <w:r w:rsidR="00D96ECD" w:rsidRPr="00911678">
        <w:rPr>
          <w:b/>
          <w:szCs w:val="22"/>
        </w:rPr>
        <w:t>…..</w:t>
      </w:r>
      <w:r w:rsidRPr="00911678">
        <w:rPr>
          <w:b/>
          <w:szCs w:val="22"/>
        </w:rPr>
        <w:t xml:space="preserve">…… </w:t>
      </w:r>
      <w:r w:rsidR="00D96ECD" w:rsidRPr="00911678">
        <w:rPr>
          <w:b/>
          <w:szCs w:val="22"/>
        </w:rPr>
        <w:t>godzin/y.</w:t>
      </w:r>
    </w:p>
    <w:p w14:paraId="0E96CC6A" w14:textId="77777777" w:rsidR="00324661" w:rsidRPr="00911678" w:rsidRDefault="005A1A6E" w:rsidP="00554844">
      <w:pPr>
        <w:numPr>
          <w:ilvl w:val="0"/>
          <w:numId w:val="5"/>
        </w:numPr>
        <w:jc w:val="both"/>
        <w:rPr>
          <w:szCs w:val="22"/>
        </w:rPr>
      </w:pPr>
      <w:r w:rsidRPr="00911678">
        <w:rPr>
          <w:szCs w:val="22"/>
        </w:rPr>
        <w:t xml:space="preserve">Oświadczamy, że zapoznaliśmy się z treścią SWZ i nie wnosimy do nich żadnych zastrzeżeń oraz oświadczamy, że zdobyliśmy konieczne informacje potrzebne do właściwego wykonania zamówienia </w:t>
      </w:r>
      <w:r w:rsidR="00324661" w:rsidRPr="00911678">
        <w:rPr>
          <w:szCs w:val="22"/>
        </w:rPr>
        <w:t>.</w:t>
      </w:r>
    </w:p>
    <w:p w14:paraId="4A2CA818" w14:textId="77777777" w:rsidR="00324661" w:rsidRPr="00911678" w:rsidRDefault="00324661" w:rsidP="00554844">
      <w:pPr>
        <w:numPr>
          <w:ilvl w:val="0"/>
          <w:numId w:val="5"/>
        </w:numPr>
        <w:jc w:val="both"/>
        <w:rPr>
          <w:szCs w:val="22"/>
        </w:rPr>
      </w:pPr>
      <w:r w:rsidRPr="00911678">
        <w:rPr>
          <w:szCs w:val="22"/>
        </w:rPr>
        <w:t>O</w:t>
      </w:r>
      <w:r w:rsidR="003935F5" w:rsidRPr="00911678">
        <w:rPr>
          <w:szCs w:val="22"/>
        </w:rPr>
        <w:t>świadczamy, że uważamy się za związanych niniejszą ofertą na czas wskazany w s</w:t>
      </w:r>
      <w:r w:rsidRPr="00911678">
        <w:rPr>
          <w:szCs w:val="22"/>
        </w:rPr>
        <w:t>pecyfikacji warunków zamówienia.</w:t>
      </w:r>
    </w:p>
    <w:p w14:paraId="2E39734B" w14:textId="3FC8122A" w:rsidR="00324661" w:rsidRPr="00911678" w:rsidRDefault="00324661" w:rsidP="00554844">
      <w:pPr>
        <w:numPr>
          <w:ilvl w:val="0"/>
          <w:numId w:val="5"/>
        </w:numPr>
        <w:jc w:val="both"/>
        <w:rPr>
          <w:szCs w:val="22"/>
        </w:rPr>
      </w:pPr>
      <w:r w:rsidRPr="00911678">
        <w:rPr>
          <w:b/>
          <w:szCs w:val="22"/>
        </w:rPr>
        <w:t>Z</w:t>
      </w:r>
      <w:r w:rsidR="003935F5" w:rsidRPr="00911678">
        <w:rPr>
          <w:b/>
          <w:szCs w:val="22"/>
        </w:rPr>
        <w:t xml:space="preserve">obowiązujemy się </w:t>
      </w:r>
      <w:r w:rsidR="00744943" w:rsidRPr="00911678">
        <w:rPr>
          <w:b/>
          <w:szCs w:val="22"/>
        </w:rPr>
        <w:t>wykonać zamówieni</w:t>
      </w:r>
      <w:r w:rsidR="00B2600D" w:rsidRPr="00911678">
        <w:rPr>
          <w:b/>
          <w:szCs w:val="22"/>
        </w:rPr>
        <w:t>e</w:t>
      </w:r>
      <w:r w:rsidR="00744943" w:rsidRPr="00911678">
        <w:rPr>
          <w:b/>
          <w:szCs w:val="22"/>
        </w:rPr>
        <w:t xml:space="preserve"> </w:t>
      </w:r>
      <w:r w:rsidR="00522DB4" w:rsidRPr="00911678">
        <w:rPr>
          <w:b/>
          <w:szCs w:val="22"/>
        </w:rPr>
        <w:t>w terminie wskazan</w:t>
      </w:r>
      <w:r w:rsidR="00D96ECD" w:rsidRPr="00911678">
        <w:rPr>
          <w:b/>
          <w:szCs w:val="22"/>
        </w:rPr>
        <w:t>ym w SWZ</w:t>
      </w:r>
      <w:r w:rsidR="00BF52A2">
        <w:rPr>
          <w:b/>
          <w:szCs w:val="22"/>
        </w:rPr>
        <w:t>.</w:t>
      </w:r>
    </w:p>
    <w:p w14:paraId="6D08BE2A" w14:textId="092FFBC4" w:rsidR="00324661" w:rsidRPr="00911678" w:rsidRDefault="0045033B" w:rsidP="00554844">
      <w:pPr>
        <w:numPr>
          <w:ilvl w:val="0"/>
          <w:numId w:val="5"/>
        </w:numPr>
        <w:jc w:val="both"/>
        <w:rPr>
          <w:szCs w:val="22"/>
        </w:rPr>
      </w:pPr>
      <w:r w:rsidRPr="00911678">
        <w:rPr>
          <w:szCs w:val="22"/>
        </w:rPr>
        <w:t xml:space="preserve">Oświadczamy, że zapoznaliśmy się z projektowanymi postanowieniami umowy, określonymi w Załączniku </w:t>
      </w:r>
      <w:r w:rsidR="00F726F9" w:rsidRPr="00911678">
        <w:rPr>
          <w:szCs w:val="22"/>
        </w:rPr>
        <w:br/>
      </w:r>
      <w:r w:rsidRPr="00911678">
        <w:rPr>
          <w:szCs w:val="22"/>
        </w:rPr>
        <w:t xml:space="preserve">nr </w:t>
      </w:r>
      <w:r w:rsidR="00BF52A2">
        <w:rPr>
          <w:szCs w:val="22"/>
        </w:rPr>
        <w:t>6</w:t>
      </w:r>
      <w:r w:rsidRPr="00911678">
        <w:rPr>
          <w:color w:val="FF0000"/>
          <w:szCs w:val="22"/>
        </w:rPr>
        <w:t xml:space="preserve"> </w:t>
      </w:r>
      <w:r w:rsidRPr="00911678">
        <w:rPr>
          <w:szCs w:val="22"/>
        </w:rPr>
        <w:t xml:space="preserve">do Specyfikacji Warunków Zamówienia i </w:t>
      </w:r>
      <w:r w:rsidR="00075E66" w:rsidRPr="00911678">
        <w:rPr>
          <w:szCs w:val="22"/>
        </w:rPr>
        <w:t>zobowiązujemy się</w:t>
      </w:r>
      <w:r w:rsidRPr="00911678">
        <w:rPr>
          <w:szCs w:val="22"/>
        </w:rPr>
        <w:t>, w przypadku wyboru naszej oferty, do zawarcia umowy w miejscu i terminie wskazanym przez Zamawiającego.</w:t>
      </w:r>
    </w:p>
    <w:p w14:paraId="03743AC3" w14:textId="4D30DF6C" w:rsidR="00324661" w:rsidRPr="00D814DD" w:rsidRDefault="00B5037B" w:rsidP="00D814DD">
      <w:pPr>
        <w:numPr>
          <w:ilvl w:val="0"/>
          <w:numId w:val="5"/>
        </w:numPr>
        <w:jc w:val="both"/>
        <w:rPr>
          <w:szCs w:val="22"/>
        </w:rPr>
      </w:pPr>
      <w:r w:rsidRPr="00075E66">
        <w:rPr>
          <w:szCs w:val="22"/>
        </w:rPr>
        <w:t xml:space="preserve">Osoby wykonujące wskazane przez Zamawiającego czynności w zakresie realizacji zamówienia, zatrudnione są/będą na podstawie umowy o pracę, jeżeli wykonanie tych czynności polega na wykonywaniu pracy </w:t>
      </w:r>
      <w:r w:rsidR="00F726F9" w:rsidRPr="00075E66">
        <w:rPr>
          <w:szCs w:val="22"/>
        </w:rPr>
        <w:br/>
      </w:r>
      <w:r w:rsidRPr="00075E66">
        <w:rPr>
          <w:szCs w:val="22"/>
        </w:rPr>
        <w:t>w sposób określony w art. 22 § 1 ustawy z dnia 26 czerwca 1974 r. – Kodeks pracy (</w:t>
      </w:r>
      <w:proofErr w:type="spellStart"/>
      <w:r w:rsidR="00075E66" w:rsidRPr="00075E66">
        <w:rPr>
          <w:szCs w:val="22"/>
        </w:rPr>
        <w:t>t.j</w:t>
      </w:r>
      <w:proofErr w:type="spellEnd"/>
      <w:r w:rsidR="00075E66" w:rsidRPr="00075E66">
        <w:rPr>
          <w:szCs w:val="22"/>
        </w:rPr>
        <w:t xml:space="preserve">. Dz. U. z </w:t>
      </w:r>
      <w:proofErr w:type="spellStart"/>
      <w:r w:rsidR="00D814DD" w:rsidRPr="00D814DD">
        <w:rPr>
          <w:szCs w:val="22"/>
        </w:rPr>
        <w:t>z</w:t>
      </w:r>
      <w:proofErr w:type="spellEnd"/>
      <w:r w:rsidR="00D814DD" w:rsidRPr="00D814DD">
        <w:rPr>
          <w:szCs w:val="22"/>
        </w:rPr>
        <w:t xml:space="preserve"> 2025 r.</w:t>
      </w:r>
      <w:r w:rsidR="00D814DD">
        <w:rPr>
          <w:szCs w:val="22"/>
        </w:rPr>
        <w:t xml:space="preserve"> </w:t>
      </w:r>
      <w:r w:rsidR="00D814DD" w:rsidRPr="00D814DD">
        <w:rPr>
          <w:szCs w:val="22"/>
        </w:rPr>
        <w:t>poz. 277, 807,</w:t>
      </w:r>
      <w:r w:rsidR="00D814DD">
        <w:rPr>
          <w:szCs w:val="22"/>
        </w:rPr>
        <w:t xml:space="preserve"> </w:t>
      </w:r>
      <w:r w:rsidR="00D814DD" w:rsidRPr="00D814DD">
        <w:rPr>
          <w:szCs w:val="22"/>
        </w:rPr>
        <w:t>1423, 1661, z 2026</w:t>
      </w:r>
      <w:r w:rsidR="00D814DD">
        <w:rPr>
          <w:szCs w:val="22"/>
        </w:rPr>
        <w:t xml:space="preserve"> </w:t>
      </w:r>
      <w:r w:rsidR="00D814DD" w:rsidRPr="00D814DD">
        <w:rPr>
          <w:szCs w:val="22"/>
        </w:rPr>
        <w:t>r. poz. 25)</w:t>
      </w:r>
      <w:r w:rsidR="00075E66" w:rsidRPr="00D814DD">
        <w:rPr>
          <w:szCs w:val="22"/>
        </w:rPr>
        <w:t>.</w:t>
      </w:r>
      <w:r w:rsidR="00324661" w:rsidRPr="00D814DD">
        <w:rPr>
          <w:szCs w:val="22"/>
        </w:rPr>
        <w:t xml:space="preserve"> </w:t>
      </w:r>
      <w:r w:rsidRPr="00D814DD">
        <w:rPr>
          <w:szCs w:val="22"/>
        </w:rPr>
        <w:t>oraz że zapoznaliśmy się z wymogami Zamawiającego odnośnie zatrudnienia przez Wykonawcę lub Podwykonawcę osób wykonujących czynności w zakresie realizacji zamówienia na podstawie umowy o pracę, określonymi w SWZ i uznajemy się za związanych określonymi w niej zasadami postępowania.</w:t>
      </w:r>
    </w:p>
    <w:p w14:paraId="1CFEF4BA" w14:textId="77777777" w:rsidR="00B5037B" w:rsidRPr="00911678" w:rsidRDefault="00B5037B" w:rsidP="00554844">
      <w:pPr>
        <w:numPr>
          <w:ilvl w:val="0"/>
          <w:numId w:val="5"/>
        </w:numPr>
        <w:jc w:val="both"/>
        <w:rPr>
          <w:szCs w:val="22"/>
        </w:rPr>
      </w:pPr>
      <w:r w:rsidRPr="00911678">
        <w:rPr>
          <w:color w:val="000000"/>
          <w:szCs w:val="22"/>
        </w:rPr>
        <w:t xml:space="preserve">Oświadczam, że wypełniłem obowiązki informacyjne przewidziane w art. 13 lub art. 14 RODO wobec osób fizycznych, od których dane osobowe bezpośrednio lub pośrednio pozyskałem w celu ubiegania się </w:t>
      </w:r>
      <w:r w:rsidR="00F726F9" w:rsidRPr="00911678">
        <w:rPr>
          <w:color w:val="000000"/>
          <w:szCs w:val="22"/>
        </w:rPr>
        <w:br/>
      </w:r>
      <w:r w:rsidRPr="00911678">
        <w:rPr>
          <w:color w:val="000000"/>
          <w:szCs w:val="22"/>
        </w:rPr>
        <w:t xml:space="preserve">o udzielenie zamówienia w niniejszym postępowaniu. </w:t>
      </w:r>
    </w:p>
    <w:p w14:paraId="5F1BAB95" w14:textId="77777777" w:rsidR="00075E66" w:rsidRPr="00937969" w:rsidRDefault="00075E66" w:rsidP="00554844">
      <w:pPr>
        <w:pStyle w:val="Akapitzlist"/>
        <w:widowControl w:val="0"/>
        <w:ind w:left="0"/>
        <w:jc w:val="both"/>
        <w:rPr>
          <w:color w:val="000000"/>
          <w:sz w:val="22"/>
          <w:szCs w:val="22"/>
        </w:rPr>
      </w:pPr>
      <w:r w:rsidRPr="00937969">
        <w:rPr>
          <w:i/>
          <w:color w:val="000000"/>
          <w:sz w:val="22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 w:rsidRPr="00937969">
        <w:rPr>
          <w:color w:val="000000"/>
          <w:sz w:val="22"/>
          <w:szCs w:val="22"/>
        </w:rPr>
        <w:t>.</w:t>
      </w:r>
    </w:p>
    <w:p w14:paraId="43926073" w14:textId="77777777" w:rsidR="00075E66" w:rsidRPr="00937969" w:rsidRDefault="00075E66" w:rsidP="00554844">
      <w:pPr>
        <w:pStyle w:val="Akapitzlist"/>
        <w:widowControl w:val="0"/>
        <w:numPr>
          <w:ilvl w:val="0"/>
          <w:numId w:val="5"/>
        </w:numPr>
        <w:jc w:val="both"/>
        <w:rPr>
          <w:color w:val="000000"/>
          <w:sz w:val="22"/>
          <w:szCs w:val="22"/>
        </w:rPr>
      </w:pPr>
      <w:r w:rsidRPr="00937969">
        <w:rPr>
          <w:color w:val="000000"/>
          <w:sz w:val="22"/>
          <w:szCs w:val="22"/>
        </w:rPr>
        <w:t>OŚWIADCZAMY, że wykonanie niniejszego zamówienia zamierzamy wykonać bez udziału Podwykonawców*/</w:t>
      </w:r>
      <w:r w:rsidRPr="00937969">
        <w:rPr>
          <w:color w:val="000000"/>
          <w:sz w:val="22"/>
          <w:szCs w:val="22"/>
        </w:rPr>
        <w:br/>
        <w:t>z udziałem Podwykonawców *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0"/>
        <w:gridCol w:w="4820"/>
      </w:tblGrid>
      <w:tr w:rsidR="00075E66" w:rsidRPr="00937969" w14:paraId="5E13F129" w14:textId="77777777" w:rsidTr="00ED7381">
        <w:trPr>
          <w:trHeight w:val="233"/>
        </w:trPr>
        <w:tc>
          <w:tcPr>
            <w:tcW w:w="5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8AF624" w14:textId="77777777" w:rsidR="00075E66" w:rsidRPr="00937969" w:rsidRDefault="00075E66" w:rsidP="00554844">
            <w:pPr>
              <w:suppressLineNumbers/>
              <w:snapToGrid w:val="0"/>
              <w:jc w:val="center"/>
              <w:rPr>
                <w:rFonts w:eastAsia="Lucida Sans Unicode"/>
                <w:kern w:val="1"/>
                <w:sz w:val="22"/>
                <w:szCs w:val="22"/>
                <w:lang w:eastAsia="zh-CN"/>
              </w:rPr>
            </w:pPr>
            <w:r w:rsidRPr="00937969">
              <w:rPr>
                <w:rFonts w:eastAsia="Lucida Sans Unicode"/>
                <w:bCs/>
                <w:kern w:val="1"/>
                <w:sz w:val="22"/>
                <w:szCs w:val="22"/>
                <w:lang w:eastAsia="zh-CN"/>
              </w:rPr>
              <w:t>Część</w:t>
            </w:r>
            <w:r w:rsidRPr="00937969">
              <w:rPr>
                <w:rFonts w:eastAsia="Arial"/>
                <w:bCs/>
                <w:kern w:val="1"/>
                <w:sz w:val="22"/>
                <w:szCs w:val="22"/>
                <w:lang w:eastAsia="zh-CN"/>
              </w:rPr>
              <w:t xml:space="preserve"> </w:t>
            </w:r>
            <w:r w:rsidRPr="00937969">
              <w:rPr>
                <w:rFonts w:eastAsia="Lucida Sans Unicode"/>
                <w:bCs/>
                <w:kern w:val="1"/>
                <w:sz w:val="22"/>
                <w:szCs w:val="22"/>
                <w:lang w:eastAsia="zh-CN"/>
              </w:rPr>
              <w:t>/</w:t>
            </w:r>
            <w:r w:rsidRPr="00937969">
              <w:rPr>
                <w:rFonts w:eastAsia="Arial"/>
                <w:bCs/>
                <w:kern w:val="1"/>
                <w:sz w:val="22"/>
                <w:szCs w:val="22"/>
                <w:lang w:eastAsia="zh-CN"/>
              </w:rPr>
              <w:t xml:space="preserve"> </w:t>
            </w:r>
            <w:r w:rsidRPr="00937969">
              <w:rPr>
                <w:rFonts w:eastAsia="Lucida Sans Unicode"/>
                <w:bCs/>
                <w:kern w:val="1"/>
                <w:sz w:val="22"/>
                <w:szCs w:val="22"/>
                <w:lang w:eastAsia="zh-CN"/>
              </w:rPr>
              <w:t>zakres</w:t>
            </w:r>
            <w:r w:rsidRPr="00937969">
              <w:rPr>
                <w:rFonts w:eastAsia="Arial"/>
                <w:bCs/>
                <w:kern w:val="1"/>
                <w:sz w:val="22"/>
                <w:szCs w:val="22"/>
                <w:lang w:eastAsia="zh-CN"/>
              </w:rPr>
              <w:t xml:space="preserve"> </w:t>
            </w:r>
            <w:r w:rsidRPr="00937969">
              <w:rPr>
                <w:rFonts w:eastAsia="Lucida Sans Unicode"/>
                <w:bCs/>
                <w:kern w:val="1"/>
                <w:sz w:val="22"/>
                <w:szCs w:val="22"/>
                <w:lang w:eastAsia="zh-CN"/>
              </w:rPr>
              <w:t>zamówienia</w:t>
            </w:r>
          </w:p>
        </w:tc>
        <w:tc>
          <w:tcPr>
            <w:tcW w:w="4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B119F2B" w14:textId="77777777" w:rsidR="00075E66" w:rsidRPr="00937969" w:rsidRDefault="00075E66" w:rsidP="00554844">
            <w:pPr>
              <w:suppressLineNumbers/>
              <w:snapToGrid w:val="0"/>
              <w:jc w:val="center"/>
              <w:rPr>
                <w:rFonts w:eastAsia="Lucida Sans Unicode"/>
                <w:kern w:val="1"/>
                <w:sz w:val="22"/>
                <w:szCs w:val="22"/>
                <w:lang w:eastAsia="zh-CN"/>
              </w:rPr>
            </w:pPr>
            <w:r w:rsidRPr="00937969">
              <w:rPr>
                <w:rFonts w:eastAsia="Lucida Sans Unicode"/>
                <w:bCs/>
                <w:kern w:val="1"/>
                <w:sz w:val="22"/>
                <w:szCs w:val="22"/>
                <w:lang w:eastAsia="zh-CN"/>
              </w:rPr>
              <w:t>Nazwa</w:t>
            </w:r>
            <w:r w:rsidRPr="00937969">
              <w:rPr>
                <w:rFonts w:eastAsia="Arial"/>
                <w:bCs/>
                <w:kern w:val="1"/>
                <w:sz w:val="22"/>
                <w:szCs w:val="22"/>
                <w:lang w:eastAsia="zh-CN"/>
              </w:rPr>
              <w:t xml:space="preserve"> </w:t>
            </w:r>
            <w:r w:rsidRPr="00937969">
              <w:rPr>
                <w:rFonts w:eastAsia="Lucida Sans Unicode"/>
                <w:bCs/>
                <w:kern w:val="1"/>
                <w:sz w:val="22"/>
                <w:szCs w:val="22"/>
                <w:lang w:eastAsia="zh-CN"/>
              </w:rPr>
              <w:t>(firma)</w:t>
            </w:r>
            <w:r w:rsidRPr="00937969">
              <w:rPr>
                <w:rFonts w:eastAsia="Arial"/>
                <w:bCs/>
                <w:kern w:val="1"/>
                <w:sz w:val="22"/>
                <w:szCs w:val="22"/>
                <w:lang w:eastAsia="zh-CN"/>
              </w:rPr>
              <w:t xml:space="preserve"> </w:t>
            </w:r>
            <w:r w:rsidRPr="00937969">
              <w:rPr>
                <w:rFonts w:eastAsia="Lucida Sans Unicode"/>
                <w:bCs/>
                <w:kern w:val="1"/>
                <w:sz w:val="22"/>
                <w:szCs w:val="22"/>
                <w:lang w:eastAsia="zh-CN"/>
              </w:rPr>
              <w:t>podwykonawcy</w:t>
            </w:r>
          </w:p>
        </w:tc>
      </w:tr>
      <w:tr w:rsidR="00075E66" w:rsidRPr="00937969" w14:paraId="419134A0" w14:textId="77777777" w:rsidTr="00ED7381">
        <w:trPr>
          <w:trHeight w:val="311"/>
        </w:trPr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E17A91B" w14:textId="77777777" w:rsidR="00075E66" w:rsidRPr="00937969" w:rsidRDefault="00075E66" w:rsidP="00554844">
            <w:pPr>
              <w:suppressLineNumbers/>
              <w:snapToGrid w:val="0"/>
              <w:jc w:val="center"/>
              <w:rPr>
                <w:rFonts w:eastAsia="Lucida Sans Unicode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BF4A46" w14:textId="77777777" w:rsidR="00075E66" w:rsidRPr="00937969" w:rsidRDefault="00075E66" w:rsidP="00554844">
            <w:pPr>
              <w:suppressLineNumbers/>
              <w:snapToGrid w:val="0"/>
              <w:jc w:val="center"/>
              <w:rPr>
                <w:rFonts w:eastAsia="Lucida Sans Unicode"/>
                <w:kern w:val="1"/>
                <w:sz w:val="22"/>
                <w:szCs w:val="22"/>
                <w:lang w:eastAsia="zh-CN"/>
              </w:rPr>
            </w:pPr>
          </w:p>
        </w:tc>
      </w:tr>
      <w:tr w:rsidR="00075E66" w:rsidRPr="00554844" w14:paraId="3624D574" w14:textId="77777777" w:rsidTr="00ED7381">
        <w:trPr>
          <w:trHeight w:val="311"/>
        </w:trPr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A9CA5C1" w14:textId="77777777" w:rsidR="00075E66" w:rsidRPr="00554844" w:rsidRDefault="00075E66" w:rsidP="00554844">
            <w:pPr>
              <w:suppressLineNumbers/>
              <w:snapToGrid w:val="0"/>
              <w:jc w:val="center"/>
              <w:rPr>
                <w:rFonts w:eastAsia="Lucida Sans Unicode"/>
                <w:kern w:val="1"/>
                <w:lang w:eastAsia="zh-C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68FCFD4" w14:textId="77777777" w:rsidR="00075E66" w:rsidRPr="00554844" w:rsidRDefault="00075E66" w:rsidP="00554844">
            <w:pPr>
              <w:suppressLineNumbers/>
              <w:snapToGrid w:val="0"/>
              <w:jc w:val="center"/>
              <w:rPr>
                <w:rFonts w:eastAsia="Lucida Sans Unicode"/>
                <w:kern w:val="1"/>
                <w:lang w:eastAsia="zh-CN"/>
              </w:rPr>
            </w:pPr>
          </w:p>
        </w:tc>
      </w:tr>
    </w:tbl>
    <w:p w14:paraId="3E1D8A06" w14:textId="77777777" w:rsidR="00075E66" w:rsidRPr="00554844" w:rsidRDefault="00075E66" w:rsidP="00554844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eastAsia="Trebuchet MS"/>
        </w:rPr>
      </w:pPr>
      <w:r w:rsidRPr="00554844">
        <w:rPr>
          <w:i/>
          <w:iCs/>
        </w:rPr>
        <w:t>(zakres prac powierzony Podwykonawcom i nazwa firmy o ile jest znana)</w:t>
      </w:r>
    </w:p>
    <w:p w14:paraId="0E44DB94" w14:textId="77777777" w:rsidR="00075E66" w:rsidRPr="00554844" w:rsidRDefault="00075E66" w:rsidP="00554844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3"/>
        <w:jc w:val="both"/>
        <w:rPr>
          <w:rFonts w:eastAsia="Trebuchet MS"/>
          <w:i/>
          <w:iCs/>
          <w:u w:color="FF0000"/>
        </w:rPr>
      </w:pPr>
      <w:r w:rsidRPr="00554844">
        <w:rPr>
          <w:i/>
          <w:iCs/>
          <w:u w:color="FF0000"/>
        </w:rPr>
        <w:t>* - niepotrzebne skreślić</w:t>
      </w:r>
    </w:p>
    <w:p w14:paraId="02A8769D" w14:textId="77777777" w:rsidR="00075E66" w:rsidRPr="00554844" w:rsidRDefault="00075E66" w:rsidP="00554844">
      <w:pPr>
        <w:numPr>
          <w:ilvl w:val="0"/>
          <w:numId w:val="5"/>
        </w:num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jc w:val="both"/>
        <w:rPr>
          <w:rFonts w:eastAsia="Trebuchet MS"/>
          <w:i/>
          <w:iCs/>
          <w:u w:color="FF0000"/>
        </w:rPr>
      </w:pPr>
      <w:r w:rsidRPr="00554844">
        <w:rPr>
          <w:bCs/>
        </w:rPr>
        <w:t>Stosownie do art. 225 ust. 2 ustawy Prawo zamówień publicznych oświadczam, że wybór naszej oferty:</w:t>
      </w:r>
    </w:p>
    <w:p w14:paraId="13DB2135" w14:textId="060E1B4B" w:rsidR="00075E66" w:rsidRPr="00554844" w:rsidRDefault="00075E66" w:rsidP="00554844">
      <w:pPr>
        <w:numPr>
          <w:ilvl w:val="0"/>
          <w:numId w:val="6"/>
        </w:numPr>
        <w:jc w:val="both"/>
      </w:pPr>
      <w:r w:rsidRPr="00554844">
        <w:rPr>
          <w:b/>
          <w:bCs/>
          <w:u w:val="single"/>
        </w:rPr>
        <w:t>nie będzie *</w:t>
      </w:r>
      <w:r w:rsidRPr="00554844">
        <w:rPr>
          <w:bCs/>
        </w:rPr>
        <w:t xml:space="preserve"> </w:t>
      </w:r>
      <w:r w:rsidRPr="00554844">
        <w:t>prowadził do powstania u Zamawiającego obowiązku podatkowego zgodnie z przepisami ustawy  z dnia 11 marca 2004 r. o podatku od towarów i usług (</w:t>
      </w:r>
      <w:proofErr w:type="spellStart"/>
      <w:r w:rsidRPr="00554844">
        <w:t>t.j</w:t>
      </w:r>
      <w:proofErr w:type="spellEnd"/>
      <w:r w:rsidRPr="00554844">
        <w:t>. Dz. U. z 2024 r. poz. 361, 852</w:t>
      </w:r>
      <w:r w:rsidR="00D814DD">
        <w:t xml:space="preserve"> ze zm.</w:t>
      </w:r>
      <w:r w:rsidRPr="00554844">
        <w:t>)</w:t>
      </w:r>
    </w:p>
    <w:p w14:paraId="58959C43" w14:textId="0333F3F0" w:rsidR="00075E66" w:rsidRPr="00554844" w:rsidRDefault="00075E66" w:rsidP="00554844">
      <w:pPr>
        <w:numPr>
          <w:ilvl w:val="0"/>
          <w:numId w:val="6"/>
        </w:numPr>
        <w:jc w:val="both"/>
      </w:pPr>
      <w:r w:rsidRPr="00554844">
        <w:rPr>
          <w:b/>
          <w:bCs/>
          <w:u w:val="single"/>
        </w:rPr>
        <w:t>będzie *</w:t>
      </w:r>
      <w:r w:rsidRPr="00554844">
        <w:rPr>
          <w:bCs/>
        </w:rPr>
        <w:t xml:space="preserve"> </w:t>
      </w:r>
      <w:r w:rsidRPr="00554844">
        <w:t xml:space="preserve">prowadził do powstania u Zamawiającego obowiązku podatkowego zgodnie  z przepisami ustawy </w:t>
      </w:r>
      <w:r w:rsidRPr="00554844">
        <w:br/>
        <w:t>z dnia 11 marca 2004 r. o podatku od towarów i usług (</w:t>
      </w:r>
      <w:proofErr w:type="spellStart"/>
      <w:r w:rsidRPr="00554844">
        <w:t>t.j</w:t>
      </w:r>
      <w:proofErr w:type="spellEnd"/>
      <w:r w:rsidRPr="00554844">
        <w:t>. Dz. U. z 2024 r. poz. 361, 852</w:t>
      </w:r>
      <w:r w:rsidR="00D814DD">
        <w:t xml:space="preserve"> ze zm.</w:t>
      </w:r>
      <w:r w:rsidRPr="00554844">
        <w:t>)</w:t>
      </w:r>
    </w:p>
    <w:p w14:paraId="7E98950C" w14:textId="77777777" w:rsidR="00075E66" w:rsidRPr="00554844" w:rsidRDefault="00075E66" w:rsidP="00554844">
      <w:pPr>
        <w:pStyle w:val="WW-Tekstpodstawowy2"/>
        <w:rPr>
          <w:rFonts w:ascii="Times New Roman" w:hAnsi="Times New Roman"/>
          <w:sz w:val="20"/>
        </w:rPr>
      </w:pPr>
      <w:r w:rsidRPr="00554844">
        <w:rPr>
          <w:rFonts w:ascii="Times New Roman" w:hAnsi="Times New Roman"/>
          <w:sz w:val="20"/>
        </w:rPr>
        <w:t>Jednocześnie wskazujemy: nazwy (rodzaj) towaru lub usługi, których dostawa lub świadczenie będzie prowadzić do jego</w:t>
      </w:r>
      <w:r w:rsidRPr="00554844">
        <w:rPr>
          <w:rFonts w:ascii="Times New Roman" w:hAnsi="Times New Roman"/>
          <w:sz w:val="20"/>
        </w:rPr>
        <w:tab/>
        <w:t xml:space="preserve">powstania  </w:t>
      </w:r>
    </w:p>
    <w:p w14:paraId="3E9ADDFA" w14:textId="77777777" w:rsidR="00075E66" w:rsidRPr="00554844" w:rsidRDefault="00075E66" w:rsidP="00554844">
      <w:pPr>
        <w:pStyle w:val="WW-Tekstpodstawowy2"/>
        <w:rPr>
          <w:rFonts w:ascii="Times New Roman" w:hAnsi="Times New Roman"/>
          <w:sz w:val="20"/>
        </w:rPr>
      </w:pPr>
      <w:r w:rsidRPr="00554844">
        <w:rPr>
          <w:rFonts w:ascii="Times New Roman" w:hAnsi="Times New Roman"/>
          <w:sz w:val="20"/>
        </w:rPr>
        <w:t>…………………........................................................……………………..………………………………………………</w:t>
      </w:r>
    </w:p>
    <w:p w14:paraId="564299F5" w14:textId="77777777" w:rsidR="00075E66" w:rsidRPr="00554844" w:rsidRDefault="00075E66" w:rsidP="00554844">
      <w:pPr>
        <w:pStyle w:val="WW-Tekstpodstawowy2"/>
        <w:rPr>
          <w:rFonts w:ascii="Times New Roman" w:hAnsi="Times New Roman"/>
          <w:sz w:val="20"/>
        </w:rPr>
      </w:pPr>
      <w:r w:rsidRPr="00554844">
        <w:rPr>
          <w:rFonts w:ascii="Times New Roman" w:hAnsi="Times New Roman"/>
          <w:sz w:val="20"/>
        </w:rPr>
        <w:t xml:space="preserve">wraz z określeniem ich wartości bez kwoty podatku </w:t>
      </w:r>
    </w:p>
    <w:p w14:paraId="5419398C" w14:textId="77777777" w:rsidR="00075E66" w:rsidRPr="00554844" w:rsidRDefault="00075E66" w:rsidP="00554844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67" w:hanging="283"/>
        <w:jc w:val="both"/>
        <w:rPr>
          <w:i/>
          <w:iCs/>
          <w:u w:color="FF0000"/>
        </w:rPr>
      </w:pPr>
      <w:r w:rsidRPr="00554844">
        <w:rPr>
          <w:i/>
          <w:iCs/>
          <w:u w:color="FF0000"/>
        </w:rPr>
        <w:t>* - niepotrzebne skreślić</w:t>
      </w:r>
    </w:p>
    <w:p w14:paraId="66C19F20" w14:textId="77777777" w:rsidR="00075E66" w:rsidRPr="00554844" w:rsidRDefault="00075E66" w:rsidP="00554844">
      <w:pPr>
        <w:widowControl w:val="0"/>
        <w:numPr>
          <w:ilvl w:val="0"/>
          <w:numId w:val="5"/>
        </w:numPr>
        <w:jc w:val="both"/>
        <w:rPr>
          <w:color w:val="000000"/>
        </w:rPr>
      </w:pPr>
      <w:r w:rsidRPr="00554844">
        <w:rPr>
          <w:color w:val="000000"/>
        </w:rPr>
        <w:t>Niżej wymienione dokumenty składające się na ofertę, stanowiące tajemnicę przedsiębiorstwa w rozumieniu przepisów o zwalczaniu nieuczciwej konkurencji, nie mogą być ogólnie udostępnione/udostępniane (wykonawca zobowiązany jest wykazać, iż zastrzeżone informacje stanowią tajemnicę przedsiębiorstwa):</w:t>
      </w:r>
    </w:p>
    <w:p w14:paraId="2D0284B7" w14:textId="0A1E647B" w:rsidR="00075E66" w:rsidRPr="00554844" w:rsidRDefault="00075E66" w:rsidP="00554844">
      <w:pPr>
        <w:widowControl w:val="0"/>
        <w:rPr>
          <w:bCs/>
          <w:color w:val="000000"/>
        </w:rPr>
      </w:pPr>
      <w:r w:rsidRPr="00554844">
        <w:rPr>
          <w:color w:val="000000"/>
        </w:rPr>
        <w:t>………………………………………………………………………………………………….</w:t>
      </w:r>
      <w:r w:rsidRPr="00554844">
        <w:rPr>
          <w:bCs/>
          <w:color w:val="000000"/>
        </w:rPr>
        <w:t>…………………………</w:t>
      </w:r>
    </w:p>
    <w:p w14:paraId="54AA1E25" w14:textId="4728FA7D" w:rsidR="00075E66" w:rsidRPr="00554844" w:rsidRDefault="00075E66" w:rsidP="00554844">
      <w:pPr>
        <w:widowControl w:val="0"/>
        <w:numPr>
          <w:ilvl w:val="0"/>
          <w:numId w:val="5"/>
        </w:numPr>
        <w:jc w:val="both"/>
        <w:rPr>
          <w:bCs/>
          <w:color w:val="000000"/>
        </w:rPr>
      </w:pPr>
      <w:r w:rsidRPr="00554844">
        <w:rPr>
          <w:bCs/>
          <w:color w:val="000000"/>
        </w:rPr>
        <w:t>Oświadczam, że sposób reprezentacji Wykonawców wspólnie ubiegających się o udzielenie zamówienia dla potrzeb niniejszego zamówienia jest następujący: ..……………………………….……………………</w:t>
      </w:r>
      <w:r w:rsidR="00554844" w:rsidRPr="00554844">
        <w:rPr>
          <w:bCs/>
          <w:color w:val="000000"/>
        </w:rPr>
        <w:t>………</w:t>
      </w:r>
    </w:p>
    <w:p w14:paraId="1D535E17" w14:textId="77777777" w:rsidR="00075E66" w:rsidRPr="00554844" w:rsidRDefault="00075E66" w:rsidP="00554844">
      <w:pPr>
        <w:widowControl w:val="0"/>
        <w:jc w:val="both"/>
        <w:rPr>
          <w:i/>
          <w:iCs/>
          <w:u w:color="FF0000"/>
        </w:rPr>
      </w:pPr>
      <w:r w:rsidRPr="00554844">
        <w:rPr>
          <w:bCs/>
          <w:color w:val="000000"/>
        </w:rPr>
        <w:t>……………………………………………………………………………………………………………………………</w:t>
      </w:r>
      <w:r w:rsidRPr="00554844">
        <w:rPr>
          <w:i/>
          <w:iCs/>
          <w:u w:color="FF0000"/>
        </w:rPr>
        <w:t xml:space="preserve">* </w:t>
      </w:r>
    </w:p>
    <w:p w14:paraId="224D5A5F" w14:textId="77777777" w:rsidR="00075E66" w:rsidRPr="00554844" w:rsidRDefault="00075E66" w:rsidP="00554844">
      <w:pPr>
        <w:widowControl w:val="0"/>
        <w:jc w:val="both"/>
      </w:pPr>
    </w:p>
    <w:p w14:paraId="0C90A2F7" w14:textId="77777777" w:rsidR="00075E66" w:rsidRPr="00554844" w:rsidRDefault="00075E66" w:rsidP="00554844">
      <w:pPr>
        <w:widowControl w:val="0"/>
      </w:pPr>
      <w:r w:rsidRPr="00554844">
        <w:rPr>
          <w:i/>
          <w:iCs/>
          <w:u w:color="FF0000"/>
        </w:rPr>
        <w:t>* -</w:t>
      </w:r>
      <w:r w:rsidRPr="00554844">
        <w:rPr>
          <w:bCs/>
          <w:i/>
          <w:color w:val="000000"/>
        </w:rPr>
        <w:t xml:space="preserve"> (Wypełniają Wykonawcy składający ofertę wspólną)</w:t>
      </w:r>
    </w:p>
    <w:p w14:paraId="23C896E7" w14:textId="1FD5A8D6" w:rsidR="00075E66" w:rsidRPr="00554844" w:rsidRDefault="00075E66" w:rsidP="00554844">
      <w:pPr>
        <w:numPr>
          <w:ilvl w:val="0"/>
          <w:numId w:val="5"/>
        </w:numPr>
        <w:tabs>
          <w:tab w:val="left" w:pos="426"/>
        </w:tabs>
        <w:jc w:val="both"/>
      </w:pPr>
      <w:r w:rsidRPr="00554844">
        <w:t xml:space="preserve">Oświadczamy, że znane są nam przepisy ustawy z dnia 11 stycznia 2018 r. o </w:t>
      </w:r>
      <w:proofErr w:type="spellStart"/>
      <w:r w:rsidRPr="00554844">
        <w:t>elektromobilności</w:t>
      </w:r>
      <w:proofErr w:type="spellEnd"/>
      <w:r w:rsidRPr="00554844">
        <w:t xml:space="preserve"> i paliwach alternatywnych (</w:t>
      </w:r>
      <w:proofErr w:type="spellStart"/>
      <w:r w:rsidRPr="00554844">
        <w:t>t.j</w:t>
      </w:r>
      <w:proofErr w:type="spellEnd"/>
      <w:r w:rsidRPr="00554844">
        <w:t>. Dz. U. z 2024 r. poz. 1289</w:t>
      </w:r>
      <w:r w:rsidR="00D814DD">
        <w:t xml:space="preserve"> ze </w:t>
      </w:r>
      <w:proofErr w:type="spellStart"/>
      <w:r w:rsidR="00D814DD">
        <w:t>zm</w:t>
      </w:r>
      <w:proofErr w:type="spellEnd"/>
      <w:r w:rsidRPr="00554844">
        <w:t>).</w:t>
      </w:r>
    </w:p>
    <w:p w14:paraId="6151E618" w14:textId="77777777" w:rsidR="00075E66" w:rsidRPr="00554844" w:rsidRDefault="00075E66" w:rsidP="00554844">
      <w:pPr>
        <w:numPr>
          <w:ilvl w:val="0"/>
          <w:numId w:val="5"/>
        </w:numPr>
        <w:tabs>
          <w:tab w:val="left" w:pos="426"/>
        </w:tabs>
        <w:jc w:val="both"/>
      </w:pPr>
      <w:r w:rsidRPr="00554844">
        <w:t>Załącznikami do niniejszej oferty są:</w:t>
      </w:r>
    </w:p>
    <w:p w14:paraId="1DF5202E" w14:textId="7E2B9731" w:rsidR="00075E66" w:rsidRPr="00554844" w:rsidRDefault="00075E66" w:rsidP="00554844">
      <w:pPr>
        <w:pStyle w:val="Akapitzlist"/>
        <w:widowControl w:val="0"/>
        <w:numPr>
          <w:ilvl w:val="0"/>
          <w:numId w:val="3"/>
        </w:numPr>
        <w:contextualSpacing/>
        <w:jc w:val="both"/>
      </w:pPr>
      <w:r w:rsidRPr="00554844">
        <w:t xml:space="preserve">Oświadczenia Wykonawcy składane na podstawie art. 125 ust. 1 ustawy </w:t>
      </w:r>
      <w:proofErr w:type="spellStart"/>
      <w:r w:rsidRPr="00554844">
        <w:t>Pzp</w:t>
      </w:r>
      <w:proofErr w:type="spellEnd"/>
      <w:r w:rsidRPr="00554844">
        <w:t xml:space="preserve"> dotyczące spełnienia warunków udziału w postępowaniu oraz o braku podstaw do wykluczenia z postępowania – Załącznik nr </w:t>
      </w:r>
      <w:r w:rsidR="00D814DD">
        <w:t>4 i 5</w:t>
      </w:r>
      <w:r w:rsidRPr="00554844">
        <w:t xml:space="preserve"> do SWZ;</w:t>
      </w:r>
    </w:p>
    <w:p w14:paraId="5FE0490B" w14:textId="77777777" w:rsidR="00075E66" w:rsidRPr="00554844" w:rsidRDefault="00075E66" w:rsidP="00554844">
      <w:pPr>
        <w:pStyle w:val="Akapitzlist"/>
        <w:widowControl w:val="0"/>
        <w:numPr>
          <w:ilvl w:val="0"/>
          <w:numId w:val="3"/>
        </w:numPr>
        <w:contextualSpacing/>
        <w:jc w:val="both"/>
      </w:pPr>
      <w:r w:rsidRPr="00554844">
        <w:t>...............................................................................................................................................................................</w:t>
      </w:r>
    </w:p>
    <w:p w14:paraId="3A5F1E03" w14:textId="77777777" w:rsidR="00075E66" w:rsidRPr="00554844" w:rsidRDefault="00075E66" w:rsidP="00554844">
      <w:pPr>
        <w:pStyle w:val="Akapitzlist"/>
        <w:widowControl w:val="0"/>
        <w:numPr>
          <w:ilvl w:val="0"/>
          <w:numId w:val="3"/>
        </w:numPr>
        <w:contextualSpacing/>
        <w:jc w:val="both"/>
      </w:pPr>
      <w:r w:rsidRPr="00554844">
        <w:t>...............................................................................................................................................................................</w:t>
      </w:r>
    </w:p>
    <w:p w14:paraId="6E0F2BF5" w14:textId="77777777" w:rsidR="00075E66" w:rsidRPr="00554844" w:rsidRDefault="00075E66" w:rsidP="00554844">
      <w:pPr>
        <w:tabs>
          <w:tab w:val="left" w:pos="1985"/>
          <w:tab w:val="left" w:pos="4820"/>
          <w:tab w:val="left" w:pos="5387"/>
          <w:tab w:val="left" w:pos="8931"/>
        </w:tabs>
        <w:jc w:val="both"/>
        <w:rPr>
          <w:b/>
          <w:i/>
          <w:u w:val="dotted"/>
        </w:rPr>
      </w:pPr>
    </w:p>
    <w:p w14:paraId="57165229" w14:textId="77777777" w:rsidR="00075E66" w:rsidRPr="00554844" w:rsidRDefault="00075E66" w:rsidP="00554844">
      <w:pPr>
        <w:tabs>
          <w:tab w:val="left" w:pos="1985"/>
          <w:tab w:val="left" w:pos="4820"/>
          <w:tab w:val="left" w:pos="5387"/>
          <w:tab w:val="left" w:pos="8931"/>
        </w:tabs>
        <w:jc w:val="both"/>
        <w:rPr>
          <w:b/>
          <w:i/>
          <w:u w:val="dotted"/>
        </w:rPr>
      </w:pPr>
      <w:r w:rsidRPr="00554844">
        <w:rPr>
          <w:b/>
          <w:i/>
          <w:u w:val="dotted"/>
        </w:rPr>
        <w:t>Prawdziwość powyższych danych potwierdzam podpisem, świadom/a odpowiedzialności karnej z art. 297 § 1 kk.</w:t>
      </w:r>
    </w:p>
    <w:p w14:paraId="0E5AC7FD" w14:textId="77777777" w:rsidR="00075E66" w:rsidRPr="00554844" w:rsidRDefault="00075E66" w:rsidP="00554844">
      <w:pPr>
        <w:tabs>
          <w:tab w:val="left" w:pos="1985"/>
          <w:tab w:val="left" w:pos="4820"/>
          <w:tab w:val="left" w:pos="5387"/>
          <w:tab w:val="left" w:pos="8931"/>
        </w:tabs>
        <w:jc w:val="both"/>
        <w:rPr>
          <w:b/>
          <w:i/>
          <w:u w:val="dotted"/>
        </w:rPr>
      </w:pPr>
    </w:p>
    <w:p w14:paraId="4BB6E743" w14:textId="77777777" w:rsidR="00075E66" w:rsidRPr="00554844" w:rsidRDefault="00075E66" w:rsidP="00554844">
      <w:pPr>
        <w:tabs>
          <w:tab w:val="left" w:pos="1985"/>
          <w:tab w:val="left" w:pos="4820"/>
          <w:tab w:val="left" w:pos="5387"/>
          <w:tab w:val="left" w:pos="8931"/>
        </w:tabs>
        <w:jc w:val="both"/>
        <w:rPr>
          <w:b/>
          <w:i/>
          <w:u w:val="dotted"/>
        </w:rPr>
      </w:pPr>
    </w:p>
    <w:p w14:paraId="326D6A7E" w14:textId="77777777" w:rsidR="00075E66" w:rsidRPr="00D2603C" w:rsidRDefault="00075E66" w:rsidP="00554844">
      <w:pPr>
        <w:tabs>
          <w:tab w:val="left" w:pos="9072"/>
        </w:tabs>
        <w:ind w:left="4" w:right="2"/>
        <w:jc w:val="both"/>
        <w:rPr>
          <w:rFonts w:eastAsia="Cambria"/>
        </w:rPr>
      </w:pPr>
      <w:r w:rsidRPr="00D2603C">
        <w:rPr>
          <w:rFonts w:eastAsia="Cambria"/>
          <w:b/>
          <w:i/>
        </w:rPr>
        <w:t>Dokument należy wypełnić i podpisać kwalifikowanym podpisem elektronicznym lub podpisem zaufanym lub podpisem osobistym. Zamawiający zaleca zapisanie dokumentu w formacie PD</w:t>
      </w:r>
      <w:bookmarkStart w:id="0" w:name="page32"/>
      <w:bookmarkStart w:id="1" w:name="page33"/>
      <w:bookmarkEnd w:id="0"/>
      <w:bookmarkEnd w:id="1"/>
      <w:r w:rsidRPr="00D2603C">
        <w:rPr>
          <w:rFonts w:eastAsia="Cambria"/>
          <w:b/>
          <w:i/>
        </w:rPr>
        <w:t>F</w:t>
      </w:r>
      <w:bookmarkStart w:id="2" w:name="page44"/>
      <w:bookmarkEnd w:id="2"/>
    </w:p>
    <w:p w14:paraId="05531C46" w14:textId="6B88185D" w:rsidR="003F5C27" w:rsidRPr="00554844" w:rsidRDefault="003F5C27" w:rsidP="00554844">
      <w:pPr>
        <w:pStyle w:val="Akapitzlist"/>
        <w:widowControl w:val="0"/>
        <w:ind w:left="0"/>
        <w:jc w:val="both"/>
      </w:pPr>
    </w:p>
    <w:sectPr w:rsidR="003F5C27" w:rsidRPr="00554844" w:rsidSect="006578A0">
      <w:headerReference w:type="default" r:id="rId8"/>
      <w:footerReference w:type="default" r:id="rId9"/>
      <w:pgSz w:w="11906" w:h="16838"/>
      <w:pgMar w:top="720" w:right="720" w:bottom="720" w:left="720" w:header="283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B46E2" w14:textId="77777777" w:rsidR="008B639C" w:rsidRDefault="008B639C" w:rsidP="00150E17">
      <w:r>
        <w:separator/>
      </w:r>
    </w:p>
  </w:endnote>
  <w:endnote w:type="continuationSeparator" w:id="0">
    <w:p w14:paraId="631E92DC" w14:textId="77777777" w:rsidR="008B639C" w:rsidRDefault="008B639C" w:rsidP="00150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8636285"/>
      <w:docPartObj>
        <w:docPartGallery w:val="Page Numbers (Top of Page)"/>
        <w:docPartUnique/>
      </w:docPartObj>
    </w:sdtPr>
    <w:sdtContent>
      <w:p w14:paraId="3D40CAD4" w14:textId="77777777" w:rsidR="00F726F9" w:rsidRDefault="00F726F9">
        <w:pPr>
          <w:pStyle w:val="Stopka"/>
          <w:jc w:val="center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7F6D29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7F6D29">
          <w:rPr>
            <w:b/>
            <w:bCs/>
            <w:noProof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79B206B2" w14:textId="77777777" w:rsidR="00A2657B" w:rsidRDefault="00A265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36F01" w14:textId="77777777" w:rsidR="008B639C" w:rsidRDefault="008B639C" w:rsidP="00150E17">
      <w:r>
        <w:separator/>
      </w:r>
    </w:p>
  </w:footnote>
  <w:footnote w:type="continuationSeparator" w:id="0">
    <w:p w14:paraId="0CC44F68" w14:textId="77777777" w:rsidR="008B639C" w:rsidRDefault="008B639C" w:rsidP="00150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9F8F1" w14:textId="7A2FAF4F" w:rsidR="006578A0" w:rsidRDefault="006578A0" w:rsidP="002E24DB">
    <w:pPr>
      <w:tabs>
        <w:tab w:val="left" w:pos="9120"/>
      </w:tabs>
      <w:spacing w:line="36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50D8"/>
    <w:multiLevelType w:val="hybridMultilevel"/>
    <w:tmpl w:val="8090A4D6"/>
    <w:lvl w:ilvl="0" w:tplc="54F0092E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630A90"/>
    <w:multiLevelType w:val="hybridMultilevel"/>
    <w:tmpl w:val="EBF83102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1B30672"/>
    <w:multiLevelType w:val="hybridMultilevel"/>
    <w:tmpl w:val="C6F4F332"/>
    <w:lvl w:ilvl="0" w:tplc="D8D87BB0">
      <w:start w:val="1"/>
      <w:numFmt w:val="bullet"/>
      <w:lvlText w:val="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BF2355"/>
    <w:multiLevelType w:val="hybridMultilevel"/>
    <w:tmpl w:val="F474959C"/>
    <w:lvl w:ilvl="0" w:tplc="2C8413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F7D34"/>
    <w:multiLevelType w:val="hybridMultilevel"/>
    <w:tmpl w:val="27AAED14"/>
    <w:lvl w:ilvl="0" w:tplc="D8D87BB0">
      <w:start w:val="1"/>
      <w:numFmt w:val="bullet"/>
      <w:lvlText w:val="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BB4E05"/>
    <w:multiLevelType w:val="hybridMultilevel"/>
    <w:tmpl w:val="006CA41E"/>
    <w:lvl w:ilvl="0" w:tplc="A2C27886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3720C9"/>
    <w:multiLevelType w:val="hybridMultilevel"/>
    <w:tmpl w:val="1D301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818201">
    <w:abstractNumId w:val="1"/>
  </w:num>
  <w:num w:numId="2" w16cid:durableId="1502962390">
    <w:abstractNumId w:val="0"/>
  </w:num>
  <w:num w:numId="3" w16cid:durableId="167671026">
    <w:abstractNumId w:val="5"/>
  </w:num>
  <w:num w:numId="4" w16cid:durableId="1702781842">
    <w:abstractNumId w:val="4"/>
  </w:num>
  <w:num w:numId="5" w16cid:durableId="2020934657">
    <w:abstractNumId w:val="3"/>
  </w:num>
  <w:num w:numId="6" w16cid:durableId="922494296">
    <w:abstractNumId w:val="2"/>
  </w:num>
  <w:num w:numId="7" w16cid:durableId="5548955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A79"/>
    <w:rsid w:val="00003654"/>
    <w:rsid w:val="00006B67"/>
    <w:rsid w:val="00013441"/>
    <w:rsid w:val="000178CB"/>
    <w:rsid w:val="000468D9"/>
    <w:rsid w:val="00056010"/>
    <w:rsid w:val="00060E8F"/>
    <w:rsid w:val="00073332"/>
    <w:rsid w:val="000745A1"/>
    <w:rsid w:val="00075150"/>
    <w:rsid w:val="00075E66"/>
    <w:rsid w:val="0009243C"/>
    <w:rsid w:val="000B3299"/>
    <w:rsid w:val="000C3569"/>
    <w:rsid w:val="000C4DE4"/>
    <w:rsid w:val="000C75A2"/>
    <w:rsid w:val="000E1B8F"/>
    <w:rsid w:val="000F33C2"/>
    <w:rsid w:val="0011271A"/>
    <w:rsid w:val="001154FB"/>
    <w:rsid w:val="00136474"/>
    <w:rsid w:val="00150E17"/>
    <w:rsid w:val="001520A6"/>
    <w:rsid w:val="0015223E"/>
    <w:rsid w:val="00172866"/>
    <w:rsid w:val="0017631A"/>
    <w:rsid w:val="001778DF"/>
    <w:rsid w:val="00190633"/>
    <w:rsid w:val="001A0E76"/>
    <w:rsid w:val="001A2EF6"/>
    <w:rsid w:val="001A3C80"/>
    <w:rsid w:val="001B003C"/>
    <w:rsid w:val="001B47DC"/>
    <w:rsid w:val="001B48A1"/>
    <w:rsid w:val="001D4ABD"/>
    <w:rsid w:val="001D53AC"/>
    <w:rsid w:val="001E7006"/>
    <w:rsid w:val="001F0A72"/>
    <w:rsid w:val="001F2170"/>
    <w:rsid w:val="001F411D"/>
    <w:rsid w:val="001F6722"/>
    <w:rsid w:val="0020153A"/>
    <w:rsid w:val="00210CAA"/>
    <w:rsid w:val="00210FC3"/>
    <w:rsid w:val="002111FB"/>
    <w:rsid w:val="00215A10"/>
    <w:rsid w:val="00224705"/>
    <w:rsid w:val="0023595D"/>
    <w:rsid w:val="00236E51"/>
    <w:rsid w:val="00257F19"/>
    <w:rsid w:val="0026552F"/>
    <w:rsid w:val="00283D20"/>
    <w:rsid w:val="00294191"/>
    <w:rsid w:val="002A41A2"/>
    <w:rsid w:val="002B4460"/>
    <w:rsid w:val="002C4C8A"/>
    <w:rsid w:val="002D479B"/>
    <w:rsid w:val="002D7F53"/>
    <w:rsid w:val="002E24DB"/>
    <w:rsid w:val="002E6C62"/>
    <w:rsid w:val="002E7D74"/>
    <w:rsid w:val="002F7FD7"/>
    <w:rsid w:val="00302429"/>
    <w:rsid w:val="00304116"/>
    <w:rsid w:val="00304F1C"/>
    <w:rsid w:val="00324661"/>
    <w:rsid w:val="003406DA"/>
    <w:rsid w:val="00357D3B"/>
    <w:rsid w:val="0036434A"/>
    <w:rsid w:val="00366715"/>
    <w:rsid w:val="003935F5"/>
    <w:rsid w:val="003B4E44"/>
    <w:rsid w:val="003D2AF0"/>
    <w:rsid w:val="003E4B2E"/>
    <w:rsid w:val="003F3199"/>
    <w:rsid w:val="003F43ED"/>
    <w:rsid w:val="003F5C27"/>
    <w:rsid w:val="003F68BB"/>
    <w:rsid w:val="004075CC"/>
    <w:rsid w:val="00431BB5"/>
    <w:rsid w:val="004345E4"/>
    <w:rsid w:val="004373C9"/>
    <w:rsid w:val="00441B2B"/>
    <w:rsid w:val="0045033B"/>
    <w:rsid w:val="00451FBA"/>
    <w:rsid w:val="00453B53"/>
    <w:rsid w:val="00455243"/>
    <w:rsid w:val="00482C2A"/>
    <w:rsid w:val="00496A65"/>
    <w:rsid w:val="004A649E"/>
    <w:rsid w:val="004C2520"/>
    <w:rsid w:val="004C3828"/>
    <w:rsid w:val="004D08EB"/>
    <w:rsid w:val="004E0CCE"/>
    <w:rsid w:val="004E5E5C"/>
    <w:rsid w:val="004F5D7E"/>
    <w:rsid w:val="00507B57"/>
    <w:rsid w:val="00513635"/>
    <w:rsid w:val="00522DB4"/>
    <w:rsid w:val="00527104"/>
    <w:rsid w:val="0053503F"/>
    <w:rsid w:val="00540339"/>
    <w:rsid w:val="0054142F"/>
    <w:rsid w:val="00550DD0"/>
    <w:rsid w:val="005529B7"/>
    <w:rsid w:val="00554844"/>
    <w:rsid w:val="005617AE"/>
    <w:rsid w:val="00570566"/>
    <w:rsid w:val="00572F4B"/>
    <w:rsid w:val="00576A70"/>
    <w:rsid w:val="00576B35"/>
    <w:rsid w:val="005823ED"/>
    <w:rsid w:val="005840AA"/>
    <w:rsid w:val="0059535E"/>
    <w:rsid w:val="00597627"/>
    <w:rsid w:val="00597A79"/>
    <w:rsid w:val="005A15BD"/>
    <w:rsid w:val="005A1A6E"/>
    <w:rsid w:val="005B5B31"/>
    <w:rsid w:val="005C2FFB"/>
    <w:rsid w:val="005C6D46"/>
    <w:rsid w:val="005D3232"/>
    <w:rsid w:val="005D42AE"/>
    <w:rsid w:val="005D4D92"/>
    <w:rsid w:val="005F521B"/>
    <w:rsid w:val="00617478"/>
    <w:rsid w:val="0062506E"/>
    <w:rsid w:val="00636B58"/>
    <w:rsid w:val="00637257"/>
    <w:rsid w:val="0064133D"/>
    <w:rsid w:val="00655BC6"/>
    <w:rsid w:val="006578A0"/>
    <w:rsid w:val="00657FBF"/>
    <w:rsid w:val="006646A9"/>
    <w:rsid w:val="00670203"/>
    <w:rsid w:val="006756BF"/>
    <w:rsid w:val="0068322F"/>
    <w:rsid w:val="00683CDD"/>
    <w:rsid w:val="006B1500"/>
    <w:rsid w:val="006B6A59"/>
    <w:rsid w:val="006B6CD0"/>
    <w:rsid w:val="006B7BC8"/>
    <w:rsid w:val="006C45D8"/>
    <w:rsid w:val="006D4A58"/>
    <w:rsid w:val="006E64BA"/>
    <w:rsid w:val="006F07BD"/>
    <w:rsid w:val="00705C2C"/>
    <w:rsid w:val="0071111E"/>
    <w:rsid w:val="00716D05"/>
    <w:rsid w:val="00721E17"/>
    <w:rsid w:val="00730B05"/>
    <w:rsid w:val="0073606F"/>
    <w:rsid w:val="00744943"/>
    <w:rsid w:val="00746698"/>
    <w:rsid w:val="0076274B"/>
    <w:rsid w:val="00767A31"/>
    <w:rsid w:val="00772B3A"/>
    <w:rsid w:val="00775D27"/>
    <w:rsid w:val="007B15E4"/>
    <w:rsid w:val="007B2A74"/>
    <w:rsid w:val="007C2472"/>
    <w:rsid w:val="007C2B4E"/>
    <w:rsid w:val="007C3E44"/>
    <w:rsid w:val="007D50DE"/>
    <w:rsid w:val="007F38BB"/>
    <w:rsid w:val="007F52E5"/>
    <w:rsid w:val="007F6D29"/>
    <w:rsid w:val="008060DB"/>
    <w:rsid w:val="00813E50"/>
    <w:rsid w:val="00824465"/>
    <w:rsid w:val="008265BE"/>
    <w:rsid w:val="00826DDF"/>
    <w:rsid w:val="008635F0"/>
    <w:rsid w:val="00864881"/>
    <w:rsid w:val="0087190A"/>
    <w:rsid w:val="008B2DFF"/>
    <w:rsid w:val="008B44CE"/>
    <w:rsid w:val="008B639C"/>
    <w:rsid w:val="008C2006"/>
    <w:rsid w:val="008D11CD"/>
    <w:rsid w:val="008F56C9"/>
    <w:rsid w:val="00905753"/>
    <w:rsid w:val="00911678"/>
    <w:rsid w:val="0092522F"/>
    <w:rsid w:val="00937CB1"/>
    <w:rsid w:val="00946B2B"/>
    <w:rsid w:val="00947B61"/>
    <w:rsid w:val="009707ED"/>
    <w:rsid w:val="009867D4"/>
    <w:rsid w:val="0099130F"/>
    <w:rsid w:val="009A0EA9"/>
    <w:rsid w:val="009A17BC"/>
    <w:rsid w:val="009E079B"/>
    <w:rsid w:val="009E79CF"/>
    <w:rsid w:val="009E7C26"/>
    <w:rsid w:val="009F7A35"/>
    <w:rsid w:val="00A00939"/>
    <w:rsid w:val="00A01387"/>
    <w:rsid w:val="00A0516C"/>
    <w:rsid w:val="00A2657B"/>
    <w:rsid w:val="00A43962"/>
    <w:rsid w:val="00A60D32"/>
    <w:rsid w:val="00AB33E1"/>
    <w:rsid w:val="00AC109E"/>
    <w:rsid w:val="00AD068D"/>
    <w:rsid w:val="00AD0948"/>
    <w:rsid w:val="00AD1D41"/>
    <w:rsid w:val="00AF50D0"/>
    <w:rsid w:val="00B010DF"/>
    <w:rsid w:val="00B10E2E"/>
    <w:rsid w:val="00B17CE8"/>
    <w:rsid w:val="00B2600D"/>
    <w:rsid w:val="00B40DDA"/>
    <w:rsid w:val="00B5037B"/>
    <w:rsid w:val="00B5123A"/>
    <w:rsid w:val="00B56E05"/>
    <w:rsid w:val="00B600B8"/>
    <w:rsid w:val="00B610DB"/>
    <w:rsid w:val="00B83ECB"/>
    <w:rsid w:val="00B86D05"/>
    <w:rsid w:val="00BA025F"/>
    <w:rsid w:val="00BB58CB"/>
    <w:rsid w:val="00BC4CF2"/>
    <w:rsid w:val="00BD6D11"/>
    <w:rsid w:val="00BF3482"/>
    <w:rsid w:val="00BF3511"/>
    <w:rsid w:val="00BF407E"/>
    <w:rsid w:val="00BF52A2"/>
    <w:rsid w:val="00BF67AF"/>
    <w:rsid w:val="00C0709C"/>
    <w:rsid w:val="00C20095"/>
    <w:rsid w:val="00C45B6F"/>
    <w:rsid w:val="00C47CC7"/>
    <w:rsid w:val="00C51337"/>
    <w:rsid w:val="00C5522A"/>
    <w:rsid w:val="00C61C25"/>
    <w:rsid w:val="00C75D96"/>
    <w:rsid w:val="00C77E58"/>
    <w:rsid w:val="00C86208"/>
    <w:rsid w:val="00C932A6"/>
    <w:rsid w:val="00C94A71"/>
    <w:rsid w:val="00C95244"/>
    <w:rsid w:val="00CA6076"/>
    <w:rsid w:val="00CB6D0D"/>
    <w:rsid w:val="00CC2401"/>
    <w:rsid w:val="00CC3467"/>
    <w:rsid w:val="00CC518E"/>
    <w:rsid w:val="00CD42E2"/>
    <w:rsid w:val="00CD59A0"/>
    <w:rsid w:val="00CE09F1"/>
    <w:rsid w:val="00CE6C12"/>
    <w:rsid w:val="00CE7055"/>
    <w:rsid w:val="00CF5C6F"/>
    <w:rsid w:val="00D06663"/>
    <w:rsid w:val="00D2603C"/>
    <w:rsid w:val="00D26701"/>
    <w:rsid w:val="00D41328"/>
    <w:rsid w:val="00D462FD"/>
    <w:rsid w:val="00D46F0D"/>
    <w:rsid w:val="00D62286"/>
    <w:rsid w:val="00D62CF3"/>
    <w:rsid w:val="00D6399D"/>
    <w:rsid w:val="00D74481"/>
    <w:rsid w:val="00D7456E"/>
    <w:rsid w:val="00D768E7"/>
    <w:rsid w:val="00D814DD"/>
    <w:rsid w:val="00D96ECD"/>
    <w:rsid w:val="00DA7D18"/>
    <w:rsid w:val="00DB0FB9"/>
    <w:rsid w:val="00DB2895"/>
    <w:rsid w:val="00DB55C2"/>
    <w:rsid w:val="00DC0BFE"/>
    <w:rsid w:val="00DD11C9"/>
    <w:rsid w:val="00DD1536"/>
    <w:rsid w:val="00DD7CDC"/>
    <w:rsid w:val="00DF6430"/>
    <w:rsid w:val="00DF6FD1"/>
    <w:rsid w:val="00E12354"/>
    <w:rsid w:val="00E25D44"/>
    <w:rsid w:val="00E35582"/>
    <w:rsid w:val="00E40CA0"/>
    <w:rsid w:val="00E41F1C"/>
    <w:rsid w:val="00E43C68"/>
    <w:rsid w:val="00E51606"/>
    <w:rsid w:val="00E53F90"/>
    <w:rsid w:val="00E6174E"/>
    <w:rsid w:val="00E65ED3"/>
    <w:rsid w:val="00E745D1"/>
    <w:rsid w:val="00E777E2"/>
    <w:rsid w:val="00E81651"/>
    <w:rsid w:val="00E92FF8"/>
    <w:rsid w:val="00E94300"/>
    <w:rsid w:val="00EA6261"/>
    <w:rsid w:val="00EC02D3"/>
    <w:rsid w:val="00EC02F6"/>
    <w:rsid w:val="00EC1C8B"/>
    <w:rsid w:val="00EC3965"/>
    <w:rsid w:val="00EC47FC"/>
    <w:rsid w:val="00ED080E"/>
    <w:rsid w:val="00F055F6"/>
    <w:rsid w:val="00F13F1E"/>
    <w:rsid w:val="00F336D6"/>
    <w:rsid w:val="00F47ED0"/>
    <w:rsid w:val="00F726F9"/>
    <w:rsid w:val="00F74DB3"/>
    <w:rsid w:val="00F76447"/>
    <w:rsid w:val="00FA1873"/>
    <w:rsid w:val="00FB0743"/>
    <w:rsid w:val="00FB3239"/>
    <w:rsid w:val="00FC083A"/>
    <w:rsid w:val="00FC2D44"/>
    <w:rsid w:val="00FD6D90"/>
    <w:rsid w:val="00FF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E0BD46"/>
  <w15:docId w15:val="{383823C1-71D2-4288-81B4-A7A0D4FB1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33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Nagwek">
    <w:name w:val="header"/>
    <w:basedOn w:val="Normalny"/>
    <w:link w:val="NagwekZnak"/>
    <w:semiHidden/>
    <w:pPr>
      <w:widowControl w:val="0"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spacing w:line="360" w:lineRule="auto"/>
      <w:ind w:left="709" w:hanging="1"/>
      <w:jc w:val="both"/>
    </w:pPr>
    <w:rPr>
      <w:sz w:val="24"/>
    </w:rPr>
  </w:style>
  <w:style w:type="paragraph" w:styleId="Tekstpodstawowywcity2">
    <w:name w:val="Body Text Indent 2"/>
    <w:basedOn w:val="Normalny"/>
    <w:semiHidden/>
    <w:pPr>
      <w:spacing w:line="360" w:lineRule="auto"/>
      <w:ind w:left="3261" w:hanging="2410"/>
      <w:jc w:val="both"/>
    </w:pPr>
    <w:rPr>
      <w:sz w:val="24"/>
    </w:rPr>
  </w:style>
  <w:style w:type="paragraph" w:styleId="Tekstpodstawowywcity3">
    <w:name w:val="Body Text Indent 3"/>
    <w:basedOn w:val="Normalny"/>
    <w:semiHidden/>
    <w:pPr>
      <w:spacing w:line="360" w:lineRule="auto"/>
      <w:ind w:left="3119" w:hanging="2268"/>
      <w:jc w:val="both"/>
    </w:pPr>
    <w:rPr>
      <w:sz w:val="24"/>
    </w:rPr>
  </w:style>
  <w:style w:type="paragraph" w:styleId="Tekstpodstawowy2">
    <w:name w:val="Body Text 2"/>
    <w:basedOn w:val="Normalny"/>
    <w:semiHidden/>
    <w:pPr>
      <w:spacing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semiHidden/>
    <w:pPr>
      <w:spacing w:line="360" w:lineRule="auto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150E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0E17"/>
  </w:style>
  <w:style w:type="table" w:styleId="Tabela-Siatka">
    <w:name w:val="Table Grid"/>
    <w:basedOn w:val="Standardowy"/>
    <w:uiPriority w:val="59"/>
    <w:rsid w:val="005414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D7456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7456E"/>
  </w:style>
  <w:style w:type="character" w:styleId="Odwoanieprzypisudolnego">
    <w:name w:val="footnote reference"/>
    <w:uiPriority w:val="99"/>
    <w:semiHidden/>
    <w:unhideWhenUsed/>
    <w:rsid w:val="00D7456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6D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D6D9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A6076"/>
    <w:pPr>
      <w:ind w:left="708"/>
    </w:pPr>
  </w:style>
  <w:style w:type="character" w:styleId="Hipercze">
    <w:name w:val="Hyperlink"/>
    <w:uiPriority w:val="99"/>
    <w:unhideWhenUsed/>
    <w:rsid w:val="006D4A58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41B2B"/>
    <w:rPr>
      <w:rFonts w:eastAsia="Calibri"/>
      <w:sz w:val="24"/>
      <w:szCs w:val="24"/>
    </w:rPr>
  </w:style>
  <w:style w:type="character" w:customStyle="1" w:styleId="NagwekZnak">
    <w:name w:val="Nagłówek Znak"/>
    <w:link w:val="Nagwek"/>
    <w:semiHidden/>
    <w:rsid w:val="00EC47FC"/>
  </w:style>
  <w:style w:type="paragraph" w:styleId="Podtytu">
    <w:name w:val="Subtitle"/>
    <w:basedOn w:val="Nagwek"/>
    <w:next w:val="Tekstpodstawowy"/>
    <w:link w:val="PodtytuZnak"/>
    <w:qFormat/>
    <w:rsid w:val="0017631A"/>
    <w:pPr>
      <w:keepNext/>
      <w:widowControl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eastAsia="Lucida Sans Unicode" w:hAnsi="Arial"/>
      <w:i/>
      <w:iCs/>
      <w:sz w:val="28"/>
      <w:szCs w:val="28"/>
      <w:lang w:val="x-none"/>
    </w:rPr>
  </w:style>
  <w:style w:type="character" w:customStyle="1" w:styleId="PodtytuZnak">
    <w:name w:val="Podtytuł Znak"/>
    <w:link w:val="Podtytu"/>
    <w:rsid w:val="0017631A"/>
    <w:rPr>
      <w:rFonts w:ascii="Arial" w:eastAsia="Lucida Sans Unicode" w:hAnsi="Arial"/>
      <w:i/>
      <w:iCs/>
      <w:sz w:val="28"/>
      <w:szCs w:val="28"/>
      <w:lang w:val="x-none"/>
    </w:rPr>
  </w:style>
  <w:style w:type="character" w:customStyle="1" w:styleId="TekstpodstawowyZnak">
    <w:name w:val="Tekst podstawowy Znak"/>
    <w:link w:val="Tekstpodstawowy"/>
    <w:semiHidden/>
    <w:rsid w:val="004D08EB"/>
    <w:rPr>
      <w:sz w:val="24"/>
    </w:rPr>
  </w:style>
  <w:style w:type="character" w:customStyle="1" w:styleId="Nagwek2Znak">
    <w:name w:val="Nagłówek 2 Znak"/>
    <w:link w:val="Nagwek2"/>
    <w:uiPriority w:val="9"/>
    <w:semiHidden/>
    <w:rsid w:val="00AB33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W-Tekstpodstawowy2">
    <w:name w:val="WW-Tekst podstawowy 2"/>
    <w:basedOn w:val="Normalny"/>
    <w:uiPriority w:val="99"/>
    <w:qFormat/>
    <w:rsid w:val="0087190A"/>
    <w:pPr>
      <w:suppressAutoHyphens/>
      <w:jc w:val="both"/>
    </w:pPr>
    <w:rPr>
      <w:rFonts w:ascii="Arial" w:hAnsi="Arial"/>
      <w:sz w:val="22"/>
    </w:rPr>
  </w:style>
  <w:style w:type="table" w:customStyle="1" w:styleId="Tabelasiatki3akcent61">
    <w:name w:val="Tabela siatki 3 — akcent 61"/>
    <w:basedOn w:val="Standardowy"/>
    <w:uiPriority w:val="48"/>
    <w:rsid w:val="002E24DB"/>
    <w:rPr>
      <w:rFonts w:ascii="Calibri" w:eastAsia="Calibri" w:hAnsi="Calibri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paragraph" w:customStyle="1" w:styleId="Zawartotabeli">
    <w:name w:val="Zawartość tabeli"/>
    <w:basedOn w:val="Normalny"/>
    <w:rsid w:val="000E1B8F"/>
    <w:pPr>
      <w:suppressLineNumbers/>
      <w:suppressAutoHyphens/>
      <w:autoSpaceDN w:val="0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6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SKOLA~1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FD72C-3977-4405-842E-09ABDE549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20</TotalTime>
  <Pages>2</Pages>
  <Words>1045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kskolarus</dc:creator>
  <cp:keywords/>
  <cp:lastModifiedBy>Monika Rydel</cp:lastModifiedBy>
  <cp:revision>15</cp:revision>
  <cp:lastPrinted>2021-11-08T13:50:00Z</cp:lastPrinted>
  <dcterms:created xsi:type="dcterms:W3CDTF">2024-10-28T12:07:00Z</dcterms:created>
  <dcterms:modified xsi:type="dcterms:W3CDTF">2026-06-01T10:03:00Z</dcterms:modified>
</cp:coreProperties>
</file>